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2F4EF8" w14:textId="23CD3613" w:rsidR="00411C55" w:rsidRPr="00351D59" w:rsidRDefault="00411C55" w:rsidP="00411C55">
      <w:pPr>
        <w:pStyle w:val="CRCoverPage"/>
        <w:tabs>
          <w:tab w:val="right" w:pos="9639"/>
        </w:tabs>
        <w:spacing w:after="0"/>
        <w:rPr>
          <w:b/>
          <w:noProof/>
          <w:sz w:val="24"/>
        </w:rPr>
      </w:pPr>
      <w:bookmarkStart w:id="0" w:name="_Ref399006623"/>
      <w:bookmarkStart w:id="1" w:name="_Toc92513360"/>
      <w:r w:rsidRPr="00CA662B">
        <w:rPr>
          <w:b/>
          <w:noProof/>
          <w:sz w:val="24"/>
        </w:rPr>
        <w:t>3</w:t>
      </w:r>
      <w:r w:rsidR="002F14A2">
        <w:rPr>
          <w:b/>
          <w:noProof/>
          <w:sz w:val="24"/>
        </w:rPr>
        <w:t>GPP TSG-RAN WG4 Meeting # 10</w:t>
      </w:r>
      <w:r w:rsidR="00D7632B">
        <w:rPr>
          <w:b/>
          <w:noProof/>
          <w:sz w:val="24"/>
        </w:rPr>
        <w:t>2</w:t>
      </w:r>
      <w:r w:rsidR="008F00D6">
        <w:rPr>
          <w:rFonts w:eastAsiaTheme="minorEastAsia"/>
          <w:b/>
          <w:noProof/>
          <w:sz w:val="24"/>
          <w:lang w:eastAsia="zh-TW"/>
        </w:rPr>
        <w:t>-</w:t>
      </w:r>
      <w:r w:rsidRPr="00CA662B">
        <w:rPr>
          <w:b/>
          <w:noProof/>
          <w:sz w:val="24"/>
        </w:rPr>
        <w:t>e</w:t>
      </w:r>
      <w:r>
        <w:rPr>
          <w:rFonts w:hint="eastAsia"/>
          <w:b/>
          <w:noProof/>
          <w:sz w:val="24"/>
          <w:lang w:eastAsia="zh-CN"/>
        </w:rPr>
        <w:tab/>
      </w:r>
      <w:r w:rsidR="00351D59" w:rsidRPr="00351D59">
        <w:rPr>
          <w:b/>
          <w:noProof/>
          <w:sz w:val="24"/>
        </w:rPr>
        <w:t>R4-220</w:t>
      </w:r>
      <w:r w:rsidR="000C274F">
        <w:rPr>
          <w:b/>
          <w:noProof/>
          <w:sz w:val="24"/>
        </w:rPr>
        <w:t>4</w:t>
      </w:r>
      <w:r w:rsidR="00FD1E91">
        <w:rPr>
          <w:b/>
          <w:noProof/>
          <w:sz w:val="24"/>
        </w:rPr>
        <w:t>592</w:t>
      </w:r>
    </w:p>
    <w:p w14:paraId="40F55849" w14:textId="457FA72F" w:rsidR="00411C55" w:rsidRPr="00411C55" w:rsidRDefault="00F80190" w:rsidP="00411C55">
      <w:pPr>
        <w:pStyle w:val="a5"/>
        <w:tabs>
          <w:tab w:val="right" w:pos="9781"/>
          <w:tab w:val="right" w:pos="13323"/>
        </w:tabs>
        <w:outlineLvl w:val="0"/>
        <w:rPr>
          <w:rFonts w:eastAsia="SimSun"/>
          <w:sz w:val="24"/>
          <w:szCs w:val="24"/>
          <w:lang w:eastAsia="zh-CN"/>
        </w:rPr>
      </w:pPr>
      <w:r>
        <w:rPr>
          <w:rFonts w:eastAsia="SimSun"/>
          <w:sz w:val="24"/>
          <w:szCs w:val="24"/>
          <w:lang w:eastAsia="zh-CN"/>
        </w:rPr>
        <w:t xml:space="preserve">Electronic Meeting, </w:t>
      </w:r>
      <w:r w:rsidR="00D7632B" w:rsidRPr="004A029C">
        <w:rPr>
          <w:rFonts w:eastAsia="SimSun" w:cs="Arial"/>
          <w:sz w:val="24"/>
          <w:szCs w:val="24"/>
          <w:lang w:eastAsia="zh-CN"/>
        </w:rPr>
        <w:t>February 21 – March 3, 2022</w:t>
      </w:r>
    </w:p>
    <w:p w14:paraId="1F48BA58" w14:textId="77777777" w:rsidR="0004726A" w:rsidRPr="00913BEF" w:rsidRDefault="0004726A" w:rsidP="005929A6">
      <w:pPr>
        <w:tabs>
          <w:tab w:val="left" w:pos="1985"/>
        </w:tabs>
        <w:jc w:val="both"/>
        <w:rPr>
          <w:rFonts w:ascii="Arial" w:eastAsia="SimSun" w:hAnsi="Arial" w:cs="Arial"/>
          <w:b/>
          <w:sz w:val="22"/>
          <w:lang w:eastAsia="zh-CN"/>
        </w:rPr>
      </w:pPr>
    </w:p>
    <w:p w14:paraId="442182EF" w14:textId="77777777" w:rsidR="005929A6" w:rsidRPr="002A515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14:paraId="54A8D0CE" w14:textId="7DA34D5E"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536AF" w:rsidRPr="00F536AF">
        <w:rPr>
          <w:rFonts w:ascii="Arial" w:eastAsia="SimSun" w:hAnsi="Arial" w:cs="Arial"/>
          <w:sz w:val="22"/>
          <w:lang w:eastAsia="zh-CN"/>
        </w:rPr>
        <w:t xml:space="preserve">Draft </w:t>
      </w:r>
      <w:r w:rsidR="00CC0F59">
        <w:rPr>
          <w:rFonts w:ascii="Arial" w:eastAsia="SimSun" w:hAnsi="Arial" w:cs="Arial"/>
          <w:sz w:val="22"/>
          <w:lang w:eastAsia="zh-CN"/>
        </w:rPr>
        <w:t>TP</w:t>
      </w:r>
      <w:r w:rsidR="00F536AF" w:rsidRPr="00F536AF">
        <w:rPr>
          <w:rFonts w:ascii="Arial" w:eastAsia="SimSun" w:hAnsi="Arial" w:cs="Arial"/>
          <w:sz w:val="22"/>
          <w:lang w:eastAsia="zh-CN"/>
        </w:rPr>
        <w:t xml:space="preserve"> to update </w:t>
      </w:r>
      <w:r w:rsidR="00AD57BB" w:rsidRPr="00AD57BB">
        <w:rPr>
          <w:rFonts w:ascii="Arial" w:eastAsia="SimSun" w:hAnsi="Arial" w:cs="Arial"/>
          <w:sz w:val="22"/>
          <w:lang w:eastAsia="zh-CN"/>
        </w:rPr>
        <w:t>T</w:t>
      </w:r>
      <w:r w:rsidR="00034F59">
        <w:rPr>
          <w:rFonts w:ascii="Arial" w:eastAsia="SimSun" w:hAnsi="Arial" w:cs="Arial"/>
          <w:sz w:val="22"/>
          <w:lang w:eastAsia="zh-CN"/>
        </w:rPr>
        <w:t>R</w:t>
      </w:r>
      <w:r w:rsidR="00AD57BB" w:rsidRPr="00AD57BB">
        <w:rPr>
          <w:rFonts w:ascii="Arial" w:eastAsia="SimSun" w:hAnsi="Arial" w:cs="Arial"/>
          <w:sz w:val="22"/>
          <w:lang w:eastAsia="zh-CN"/>
        </w:rPr>
        <w:t xml:space="preserve"> 38.</w:t>
      </w:r>
      <w:r w:rsidR="00034F59">
        <w:rPr>
          <w:rFonts w:ascii="Arial" w:eastAsia="SimSun" w:hAnsi="Arial" w:cs="Arial"/>
          <w:sz w:val="22"/>
          <w:lang w:eastAsia="zh-CN"/>
        </w:rPr>
        <w:t>863</w:t>
      </w:r>
      <w:r w:rsidR="00AD57BB" w:rsidRPr="00AD57BB">
        <w:rPr>
          <w:rFonts w:ascii="Arial" w:eastAsia="SimSun" w:hAnsi="Arial" w:cs="Arial"/>
          <w:sz w:val="22"/>
          <w:lang w:eastAsia="zh-CN"/>
        </w:rPr>
        <w:t xml:space="preserve"> </w:t>
      </w:r>
      <w:r w:rsidR="00900ACC">
        <w:rPr>
          <w:rFonts w:ascii="Arial" w:eastAsia="SimSun" w:hAnsi="Arial" w:cs="Arial"/>
          <w:sz w:val="22"/>
          <w:lang w:eastAsia="zh-CN"/>
        </w:rPr>
        <w:t>clause</w:t>
      </w:r>
      <w:r w:rsidR="00034F59">
        <w:rPr>
          <w:rFonts w:ascii="Arial" w:eastAsia="SimSun" w:hAnsi="Arial" w:cs="Arial"/>
          <w:sz w:val="22"/>
          <w:lang w:eastAsia="zh-CN"/>
        </w:rPr>
        <w:t xml:space="preserve"> 7</w:t>
      </w:r>
      <w:r w:rsidR="00900ACC">
        <w:rPr>
          <w:rFonts w:ascii="Arial" w:eastAsia="SimSun" w:hAnsi="Arial" w:cs="Arial"/>
          <w:sz w:val="22"/>
          <w:lang w:eastAsia="zh-CN"/>
        </w:rPr>
        <w:t>.4.3.2</w:t>
      </w:r>
      <w:r w:rsidR="00034F59">
        <w:rPr>
          <w:rFonts w:ascii="Arial" w:eastAsia="SimSun" w:hAnsi="Arial" w:cs="Arial"/>
          <w:sz w:val="22"/>
          <w:lang w:eastAsia="zh-CN"/>
        </w:rPr>
        <w:t xml:space="preserve"> </w:t>
      </w:r>
      <w:r w:rsidR="00AD57BB" w:rsidRPr="00AD57BB">
        <w:rPr>
          <w:rFonts w:ascii="Arial" w:eastAsia="SimSun" w:hAnsi="Arial" w:cs="Arial"/>
          <w:sz w:val="22"/>
          <w:lang w:eastAsia="zh-CN"/>
        </w:rPr>
        <w:t xml:space="preserve">on </w:t>
      </w:r>
      <w:r w:rsidR="00F2591A">
        <w:rPr>
          <w:rFonts w:ascii="Arial" w:eastAsia="SimSun" w:hAnsi="Arial" w:cs="Arial"/>
          <w:sz w:val="22"/>
          <w:lang w:eastAsia="zh-CN"/>
        </w:rPr>
        <w:t xml:space="preserve">NTN </w:t>
      </w:r>
      <w:r w:rsidR="00AD57BB">
        <w:rPr>
          <w:rFonts w:ascii="Arial" w:eastAsia="SimSun" w:hAnsi="Arial" w:cs="Arial"/>
          <w:sz w:val="22"/>
          <w:lang w:eastAsia="zh-CN"/>
        </w:rPr>
        <w:t>UE ACS</w:t>
      </w:r>
    </w:p>
    <w:p w14:paraId="6B5F61B3" w14:textId="3939825F"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22C22">
        <w:rPr>
          <w:rFonts w:ascii="Arial" w:eastAsia="SimSun" w:hAnsi="Arial" w:cs="Arial"/>
          <w:sz w:val="22"/>
          <w:lang w:eastAsia="zh-CN"/>
        </w:rPr>
        <w:t>10</w:t>
      </w:r>
      <w:r w:rsidR="009D1B6A">
        <w:rPr>
          <w:rFonts w:ascii="Arial" w:eastAsia="SimSun" w:hAnsi="Arial" w:cs="Arial" w:hint="eastAsia"/>
          <w:sz w:val="22"/>
          <w:lang w:eastAsia="zh-CN"/>
        </w:rPr>
        <w:t>.</w:t>
      </w:r>
      <w:r w:rsidR="00F06495">
        <w:rPr>
          <w:rFonts w:ascii="Arial" w:eastAsia="SimSun" w:hAnsi="Arial" w:cs="Arial"/>
          <w:sz w:val="22"/>
          <w:lang w:eastAsia="zh-CN"/>
        </w:rPr>
        <w:t>1</w:t>
      </w:r>
      <w:r w:rsidR="008F00D6">
        <w:rPr>
          <w:rFonts w:ascii="Arial" w:eastAsia="SimSun" w:hAnsi="Arial" w:cs="Arial"/>
          <w:sz w:val="22"/>
          <w:lang w:eastAsia="zh-CN"/>
        </w:rPr>
        <w:t>3</w:t>
      </w:r>
      <w:r w:rsidR="008F00D6">
        <w:rPr>
          <w:rFonts w:ascii="Arial" w:eastAsia="SimSun" w:hAnsi="Arial" w:cs="Arial" w:hint="eastAsia"/>
          <w:sz w:val="22"/>
          <w:lang w:eastAsia="zh-CN"/>
        </w:rPr>
        <w:t>.4</w:t>
      </w:r>
    </w:p>
    <w:p w14:paraId="4533FB53" w14:textId="77777777"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14:paraId="763D7D2F" w14:textId="77777777" w:rsidR="00D63A38" w:rsidRPr="007E4B7F" w:rsidRDefault="00D63A38" w:rsidP="00D63A38">
      <w:pPr>
        <w:pStyle w:val="1"/>
      </w:pPr>
      <w:r w:rsidRPr="00FD61B3">
        <w:rPr>
          <w:rFonts w:hint="eastAsia"/>
        </w:rPr>
        <w:t>I</w:t>
      </w:r>
      <w:r w:rsidRPr="007E4B7F">
        <w:rPr>
          <w:rFonts w:hint="eastAsia"/>
        </w:rPr>
        <w:t>ntroduction</w:t>
      </w:r>
    </w:p>
    <w:p w14:paraId="2FF872B4" w14:textId="69B13D9F" w:rsidR="00E00EF6" w:rsidRDefault="00770194" w:rsidP="00214867">
      <w:pPr>
        <w:rPr>
          <w:rFonts w:eastAsia="SimSun"/>
          <w:szCs w:val="22"/>
          <w:lang w:val="en-US" w:eastAsia="zh-CN"/>
        </w:rPr>
      </w:pPr>
      <w:bookmarkStart w:id="2" w:name="_Hlk95568896"/>
      <w:r>
        <w:rPr>
          <w:rFonts w:eastAsia="SimSun"/>
          <w:szCs w:val="22"/>
          <w:lang w:eastAsia="zh-CN"/>
        </w:rPr>
        <w:t xml:space="preserve">Regarding NR NTN </w:t>
      </w:r>
      <w:r w:rsidR="00F421C3">
        <w:rPr>
          <w:rFonts w:eastAsia="SimSun"/>
          <w:szCs w:val="22"/>
          <w:lang w:eastAsia="zh-CN"/>
        </w:rPr>
        <w:t>WF</w:t>
      </w:r>
      <w:r w:rsidR="00F2591A">
        <w:rPr>
          <w:rFonts w:eastAsia="SimSun"/>
          <w:szCs w:val="22"/>
          <w:lang w:eastAsia="zh-CN"/>
        </w:rPr>
        <w:t xml:space="preserve"> </w:t>
      </w:r>
      <w:r w:rsidR="00EA3CD4">
        <w:rPr>
          <w:rFonts w:eastAsia="SimSun"/>
          <w:szCs w:val="22"/>
          <w:lang w:eastAsia="zh-CN"/>
        </w:rPr>
        <w:t>[</w:t>
      </w:r>
      <w:r w:rsidR="00211D99">
        <w:rPr>
          <w:rFonts w:eastAsia="SimSun"/>
          <w:szCs w:val="22"/>
          <w:lang w:eastAsia="zh-CN"/>
        </w:rPr>
        <w:t>1</w:t>
      </w:r>
      <w:r w:rsidR="00A34AE6">
        <w:rPr>
          <w:rFonts w:eastAsia="SimSun"/>
          <w:szCs w:val="22"/>
          <w:lang w:eastAsia="zh-CN"/>
        </w:rPr>
        <w:t>]</w:t>
      </w:r>
      <w:r w:rsidR="00083DEF">
        <w:rPr>
          <w:rFonts w:eastAsia="SimSun"/>
          <w:szCs w:val="22"/>
          <w:lang w:eastAsia="zh-CN"/>
        </w:rPr>
        <w:t xml:space="preserve"> </w:t>
      </w:r>
      <w:r w:rsidR="00441D09">
        <w:rPr>
          <w:rFonts w:eastAsia="SimSun"/>
          <w:szCs w:val="22"/>
          <w:lang w:eastAsia="zh-CN"/>
        </w:rPr>
        <w:t>from RAN4#10</w:t>
      </w:r>
      <w:r w:rsidR="00211D99">
        <w:rPr>
          <w:rFonts w:eastAsia="SimSun"/>
          <w:szCs w:val="22"/>
          <w:lang w:eastAsia="zh-CN"/>
        </w:rPr>
        <w:t>1-bis-</w:t>
      </w:r>
      <w:r w:rsidR="00441D09">
        <w:rPr>
          <w:rFonts w:eastAsia="SimSun"/>
          <w:szCs w:val="22"/>
          <w:lang w:eastAsia="zh-CN"/>
        </w:rPr>
        <w:t>e</w:t>
      </w:r>
      <w:r w:rsidR="0049229E">
        <w:rPr>
          <w:rFonts w:eastAsia="SimSun"/>
          <w:szCs w:val="22"/>
          <w:lang w:val="en-US" w:eastAsia="zh-CN"/>
        </w:rPr>
        <w:t xml:space="preserve">, </w:t>
      </w:r>
      <w:r w:rsidR="00F2591A">
        <w:rPr>
          <w:rFonts w:eastAsia="SimSun"/>
          <w:szCs w:val="22"/>
          <w:lang w:val="en-US" w:eastAsia="zh-CN"/>
        </w:rPr>
        <w:t>consensus about the NR NTN UE ACS was reached</w:t>
      </w:r>
      <w:r w:rsidR="00A34AE6">
        <w:rPr>
          <w:rFonts w:eastAsia="SimSun"/>
          <w:szCs w:val="22"/>
          <w:lang w:val="en-US" w:eastAsia="zh-CN"/>
        </w:rPr>
        <w:t xml:space="preserve">. </w:t>
      </w:r>
      <w:r w:rsidR="0049229E">
        <w:rPr>
          <w:rFonts w:eastAsia="SimSun"/>
          <w:szCs w:val="22"/>
          <w:lang w:eastAsia="zh-CN"/>
        </w:rPr>
        <w:t xml:space="preserve">In the contribution, the </w:t>
      </w:r>
      <w:r w:rsidR="00E66457">
        <w:rPr>
          <w:rFonts w:eastAsia="SimSun"/>
          <w:szCs w:val="22"/>
          <w:lang w:eastAsia="zh-CN"/>
        </w:rPr>
        <w:t xml:space="preserve">draft </w:t>
      </w:r>
      <w:r w:rsidR="005C26C2">
        <w:rPr>
          <w:rFonts w:eastAsia="SimSun"/>
          <w:szCs w:val="22"/>
          <w:lang w:eastAsia="zh-CN"/>
        </w:rPr>
        <w:t>TP</w:t>
      </w:r>
      <w:r w:rsidR="00E66457">
        <w:rPr>
          <w:rFonts w:eastAsia="SimSun"/>
          <w:szCs w:val="22"/>
          <w:lang w:eastAsia="zh-CN"/>
        </w:rPr>
        <w:t xml:space="preserve"> </w:t>
      </w:r>
      <w:r w:rsidR="00211D99">
        <w:rPr>
          <w:rFonts w:eastAsia="SimSun"/>
          <w:szCs w:val="22"/>
          <w:lang w:eastAsia="zh-CN"/>
        </w:rPr>
        <w:t>is</w:t>
      </w:r>
      <w:r w:rsidR="0049229E">
        <w:rPr>
          <w:rFonts w:eastAsia="SimSun"/>
          <w:szCs w:val="22"/>
          <w:lang w:eastAsia="zh-CN"/>
        </w:rPr>
        <w:t xml:space="preserve"> </w:t>
      </w:r>
      <w:r w:rsidR="00A577B8">
        <w:rPr>
          <w:rFonts w:eastAsia="SimSun"/>
          <w:szCs w:val="22"/>
          <w:lang w:eastAsia="zh-CN"/>
        </w:rPr>
        <w:t>proposed</w:t>
      </w:r>
      <w:r w:rsidR="0042047D">
        <w:rPr>
          <w:rFonts w:eastAsia="SimSun"/>
          <w:szCs w:val="22"/>
          <w:lang w:eastAsia="zh-CN"/>
        </w:rPr>
        <w:t xml:space="preserve"> to update </w:t>
      </w:r>
      <w:r w:rsidR="0042047D" w:rsidRPr="0042047D">
        <w:rPr>
          <w:rFonts w:eastAsia="SimSun"/>
          <w:szCs w:val="22"/>
          <w:lang w:eastAsia="zh-CN"/>
        </w:rPr>
        <w:t xml:space="preserve">TR 38.863 </w:t>
      </w:r>
      <w:r w:rsidR="00D773E8">
        <w:rPr>
          <w:rFonts w:eastAsia="SimSun"/>
          <w:szCs w:val="22"/>
          <w:lang w:eastAsia="zh-CN"/>
        </w:rPr>
        <w:t>sub-</w:t>
      </w:r>
      <w:r w:rsidR="0042047D" w:rsidRPr="0042047D">
        <w:rPr>
          <w:rFonts w:eastAsia="SimSun"/>
          <w:szCs w:val="22"/>
          <w:lang w:eastAsia="zh-CN"/>
        </w:rPr>
        <w:t>clause 7.4.3.2</w:t>
      </w:r>
      <w:r w:rsidR="0042047D">
        <w:rPr>
          <w:rFonts w:eastAsia="SimSun"/>
          <w:szCs w:val="22"/>
          <w:lang w:eastAsia="zh-CN"/>
        </w:rPr>
        <w:t xml:space="preserve"> </w:t>
      </w:r>
      <w:r w:rsidR="00E66457">
        <w:rPr>
          <w:rFonts w:eastAsia="SimSun"/>
          <w:szCs w:val="22"/>
          <w:lang w:eastAsia="zh-CN"/>
        </w:rPr>
        <w:t>for NR NTN UE ACS</w:t>
      </w:r>
      <w:r w:rsidR="0049229E">
        <w:rPr>
          <w:rFonts w:eastAsia="SimSun"/>
          <w:szCs w:val="22"/>
          <w:lang w:eastAsia="zh-CN"/>
        </w:rPr>
        <w:t xml:space="preserve">. </w:t>
      </w:r>
      <w:r w:rsidR="00E00EF6">
        <w:rPr>
          <w:rFonts w:eastAsia="SimSun"/>
          <w:szCs w:val="22"/>
          <w:lang w:val="en-US" w:eastAsia="zh-CN"/>
        </w:rPr>
        <w:t xml:space="preserve"> </w:t>
      </w:r>
    </w:p>
    <w:p w14:paraId="0939F39E" w14:textId="0A195588" w:rsidR="00A577B8" w:rsidRPr="007E4B7F" w:rsidRDefault="00A577B8" w:rsidP="00A577B8">
      <w:pPr>
        <w:pStyle w:val="1"/>
      </w:pPr>
      <w:r>
        <w:t>Discussion</w:t>
      </w:r>
    </w:p>
    <w:p w14:paraId="0F43ACBF" w14:textId="7D488FB3" w:rsidR="00A577B8" w:rsidRDefault="00665CA8" w:rsidP="00A577B8">
      <w:pPr>
        <w:rPr>
          <w:rFonts w:eastAsia="SimSun"/>
          <w:szCs w:val="22"/>
          <w:lang w:val="en-US" w:eastAsia="zh-CN"/>
        </w:rPr>
      </w:pPr>
      <w:r>
        <w:rPr>
          <w:rFonts w:eastAsia="DengXian"/>
        </w:rPr>
        <w:t>T</w:t>
      </w:r>
      <w:r w:rsidR="00A577B8" w:rsidRPr="006E6581">
        <w:rPr>
          <w:rFonts w:eastAsia="DengXian"/>
        </w:rPr>
        <w:t xml:space="preserve">he agreed ACLR and ACS of NR-NTN are </w:t>
      </w:r>
      <w:r w:rsidR="00A577B8">
        <w:rPr>
          <w:rFonts w:eastAsia="DengXian"/>
        </w:rPr>
        <w:t xml:space="preserve">shown </w:t>
      </w:r>
      <w:r w:rsidR="00A577B8" w:rsidRPr="006E6581">
        <w:rPr>
          <w:rFonts w:eastAsia="DengXian"/>
        </w:rPr>
        <w:t xml:space="preserve">in Table </w:t>
      </w:r>
      <w:r w:rsidR="00A577B8">
        <w:rPr>
          <w:rFonts w:eastAsia="DengXian"/>
        </w:rPr>
        <w:t>below.</w:t>
      </w:r>
      <w:r w:rsidR="00A577B8">
        <w:rPr>
          <w:rFonts w:eastAsia="SimSun"/>
          <w:szCs w:val="22"/>
          <w:lang w:val="en-US" w:eastAsia="zh-CN"/>
        </w:rPr>
        <w:t xml:space="preserve"> </w:t>
      </w:r>
    </w:p>
    <w:p w14:paraId="55381716" w14:textId="00487144" w:rsidR="002F1C37" w:rsidRPr="006E6581" w:rsidRDefault="002F1C37" w:rsidP="002F1C37">
      <w:pPr>
        <w:pStyle w:val="TH"/>
      </w:pPr>
      <w:r w:rsidRPr="006E6581">
        <w:t>Table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2F1C37" w:rsidRPr="006E6581" w14:paraId="1C141357" w14:textId="77777777" w:rsidTr="001B520B">
        <w:trPr>
          <w:jc w:val="center"/>
        </w:trPr>
        <w:tc>
          <w:tcPr>
            <w:tcW w:w="2628" w:type="dxa"/>
            <w:gridSpan w:val="2"/>
            <w:shd w:val="clear" w:color="auto" w:fill="auto"/>
          </w:tcPr>
          <w:p w14:paraId="63DA8A45" w14:textId="77777777" w:rsidR="002F1C37" w:rsidRPr="006E6581" w:rsidRDefault="002F1C37" w:rsidP="001B520B">
            <w:pPr>
              <w:pStyle w:val="TAH"/>
            </w:pPr>
            <w:r w:rsidRPr="006E6581">
              <w:t>NR-NTN</w:t>
            </w:r>
          </w:p>
        </w:tc>
        <w:tc>
          <w:tcPr>
            <w:tcW w:w="2610" w:type="dxa"/>
            <w:shd w:val="clear" w:color="auto" w:fill="auto"/>
          </w:tcPr>
          <w:p w14:paraId="51F76CC1" w14:textId="77777777" w:rsidR="002F1C37" w:rsidRPr="006E6581" w:rsidRDefault="002F1C37" w:rsidP="001B520B">
            <w:pPr>
              <w:pStyle w:val="TAH"/>
            </w:pPr>
            <w:r w:rsidRPr="006E6581">
              <w:t>Values</w:t>
            </w:r>
          </w:p>
        </w:tc>
      </w:tr>
      <w:tr w:rsidR="002F1C37" w:rsidRPr="006E6581" w14:paraId="09470BA2" w14:textId="77777777" w:rsidTr="001B520B">
        <w:trPr>
          <w:jc w:val="center"/>
        </w:trPr>
        <w:tc>
          <w:tcPr>
            <w:tcW w:w="1278" w:type="dxa"/>
            <w:vMerge w:val="restart"/>
            <w:shd w:val="clear" w:color="auto" w:fill="auto"/>
            <w:vAlign w:val="center"/>
          </w:tcPr>
          <w:p w14:paraId="12FFE101" w14:textId="77777777" w:rsidR="002F1C37" w:rsidRPr="002F1C37" w:rsidRDefault="002F1C37" w:rsidP="001B520B">
            <w:pPr>
              <w:pStyle w:val="TAC"/>
            </w:pPr>
            <w:r w:rsidRPr="002F1C37">
              <w:t>UE</w:t>
            </w:r>
          </w:p>
        </w:tc>
        <w:tc>
          <w:tcPr>
            <w:tcW w:w="1350" w:type="dxa"/>
            <w:shd w:val="clear" w:color="auto" w:fill="auto"/>
            <w:vAlign w:val="center"/>
          </w:tcPr>
          <w:p w14:paraId="7D67AD8A" w14:textId="77777777" w:rsidR="002F1C37" w:rsidRPr="002F1C37" w:rsidRDefault="002F1C37" w:rsidP="001B520B">
            <w:pPr>
              <w:pStyle w:val="TAC"/>
            </w:pPr>
            <w:r w:rsidRPr="002F1C37">
              <w:t>ACLR</w:t>
            </w:r>
          </w:p>
        </w:tc>
        <w:tc>
          <w:tcPr>
            <w:tcW w:w="2610" w:type="dxa"/>
            <w:shd w:val="clear" w:color="auto" w:fill="auto"/>
          </w:tcPr>
          <w:p w14:paraId="0D798098" w14:textId="77777777" w:rsidR="002F1C37" w:rsidRPr="002F1C37" w:rsidRDefault="002F1C37" w:rsidP="001B520B">
            <w:pPr>
              <w:pStyle w:val="TAC"/>
            </w:pPr>
            <w:r w:rsidRPr="002F1C37">
              <w:t>30 dB</w:t>
            </w:r>
          </w:p>
        </w:tc>
      </w:tr>
      <w:tr w:rsidR="002F1C37" w:rsidRPr="006E6581" w14:paraId="7B62B968" w14:textId="77777777" w:rsidTr="001B520B">
        <w:trPr>
          <w:jc w:val="center"/>
        </w:trPr>
        <w:tc>
          <w:tcPr>
            <w:tcW w:w="1278" w:type="dxa"/>
            <w:vMerge/>
            <w:shd w:val="clear" w:color="auto" w:fill="auto"/>
            <w:vAlign w:val="center"/>
          </w:tcPr>
          <w:p w14:paraId="0595F31D" w14:textId="77777777" w:rsidR="002F1C37" w:rsidRPr="002F1C37" w:rsidRDefault="002F1C37" w:rsidP="001B520B">
            <w:pPr>
              <w:pStyle w:val="TAC"/>
            </w:pPr>
          </w:p>
        </w:tc>
        <w:tc>
          <w:tcPr>
            <w:tcW w:w="1350" w:type="dxa"/>
            <w:shd w:val="clear" w:color="auto" w:fill="auto"/>
            <w:vAlign w:val="center"/>
          </w:tcPr>
          <w:p w14:paraId="649C47EB" w14:textId="77777777" w:rsidR="002F1C37" w:rsidRPr="002F1C37" w:rsidRDefault="002F1C37" w:rsidP="001B520B">
            <w:pPr>
              <w:pStyle w:val="TAC"/>
            </w:pPr>
            <w:r w:rsidRPr="002F1C37">
              <w:t>ACS</w:t>
            </w:r>
          </w:p>
        </w:tc>
        <w:tc>
          <w:tcPr>
            <w:tcW w:w="2610" w:type="dxa"/>
            <w:shd w:val="clear" w:color="auto" w:fill="auto"/>
          </w:tcPr>
          <w:p w14:paraId="5A7FFEE7" w14:textId="77777777" w:rsidR="002F1C37" w:rsidRPr="002F1C37" w:rsidRDefault="002F1C37" w:rsidP="001B520B">
            <w:pPr>
              <w:pStyle w:val="TAC"/>
            </w:pPr>
            <w:r w:rsidRPr="002F1C37">
              <w:t>33 dB</w:t>
            </w:r>
          </w:p>
        </w:tc>
      </w:tr>
    </w:tbl>
    <w:p w14:paraId="156FD4A7" w14:textId="77EE1050" w:rsidR="002F1C37" w:rsidRDefault="002F1C37" w:rsidP="002F1C37"/>
    <w:p w14:paraId="50E9A0D9" w14:textId="7BDB4F07" w:rsidR="00ED7590" w:rsidRDefault="00ED7590" w:rsidP="002F1C37">
      <w:pPr>
        <w:rPr>
          <w:b/>
          <w:bCs/>
          <w:lang w:eastAsia="zh-TW"/>
        </w:rPr>
      </w:pPr>
      <w:r w:rsidRPr="00A25443">
        <w:rPr>
          <w:rFonts w:hint="eastAsia"/>
          <w:b/>
          <w:bCs/>
          <w:lang w:eastAsia="zh-TW"/>
        </w:rPr>
        <w:t>O</w:t>
      </w:r>
      <w:r w:rsidRPr="00A25443">
        <w:rPr>
          <w:b/>
          <w:bCs/>
          <w:lang w:eastAsia="zh-TW"/>
        </w:rPr>
        <w:t xml:space="preserve">bservation </w:t>
      </w:r>
      <w:r>
        <w:rPr>
          <w:b/>
          <w:bCs/>
          <w:lang w:eastAsia="zh-TW"/>
        </w:rPr>
        <w:t>1</w:t>
      </w:r>
      <w:r w:rsidRPr="00A25443">
        <w:rPr>
          <w:b/>
          <w:bCs/>
          <w:lang w:eastAsia="zh-TW"/>
        </w:rPr>
        <w:t>:</w:t>
      </w:r>
      <w:r>
        <w:rPr>
          <w:b/>
          <w:bCs/>
          <w:lang w:eastAsia="zh-TW"/>
        </w:rPr>
        <w:t xml:space="preserve"> </w:t>
      </w:r>
      <w:r w:rsidR="00665CA8">
        <w:rPr>
          <w:b/>
          <w:bCs/>
          <w:lang w:eastAsia="zh-TW"/>
        </w:rPr>
        <w:t>I</w:t>
      </w:r>
      <w:r w:rsidR="00814DC2">
        <w:rPr>
          <w:b/>
          <w:bCs/>
          <w:lang w:eastAsia="zh-TW"/>
        </w:rPr>
        <w:t xml:space="preserve">t was agreed that </w:t>
      </w:r>
      <w:r>
        <w:rPr>
          <w:b/>
          <w:bCs/>
          <w:lang w:eastAsia="zh-TW"/>
        </w:rPr>
        <w:t>the UE ACS requirements for TN and NR-NTN are the same.</w:t>
      </w:r>
    </w:p>
    <w:p w14:paraId="0671F1C3" w14:textId="364AD5BF" w:rsidR="00F018C3" w:rsidRDefault="00641AF2" w:rsidP="002F1C37">
      <w:pPr>
        <w:rPr>
          <w:rFonts w:eastAsiaTheme="minorEastAsia"/>
          <w:b/>
          <w:bCs/>
          <w:lang w:eastAsia="zh-TW"/>
        </w:rPr>
      </w:pPr>
      <w:r>
        <w:rPr>
          <w:b/>
          <w:bCs/>
          <w:lang w:eastAsia="zh-TW"/>
        </w:rPr>
        <w:t>Proposal 1</w:t>
      </w:r>
      <w:r w:rsidRPr="00F07936">
        <w:rPr>
          <w:b/>
          <w:bCs/>
          <w:lang w:eastAsia="zh-TW"/>
        </w:rPr>
        <w:t xml:space="preserve">: </w:t>
      </w:r>
      <w:r w:rsidRPr="00E77C51">
        <w:rPr>
          <w:b/>
          <w:bCs/>
          <w:lang w:eastAsia="zh-TW"/>
        </w:rPr>
        <w:t xml:space="preserve">To reuse the </w:t>
      </w:r>
      <w:r w:rsidR="00721E21">
        <w:rPr>
          <w:b/>
          <w:bCs/>
          <w:lang w:eastAsia="zh-TW"/>
        </w:rPr>
        <w:t>TN</w:t>
      </w:r>
      <w:r>
        <w:rPr>
          <w:b/>
          <w:bCs/>
          <w:lang w:eastAsia="zh-TW"/>
        </w:rPr>
        <w:t xml:space="preserve"> UE </w:t>
      </w:r>
      <w:r w:rsidRPr="00E77C51">
        <w:rPr>
          <w:b/>
          <w:bCs/>
          <w:lang w:eastAsia="zh-TW"/>
        </w:rPr>
        <w:t xml:space="preserve">ACS definition and requirements from TS 38.101-1 for </w:t>
      </w:r>
      <w:r>
        <w:rPr>
          <w:b/>
          <w:bCs/>
          <w:lang w:eastAsia="zh-TW"/>
        </w:rPr>
        <w:t xml:space="preserve">NR </w:t>
      </w:r>
      <w:r w:rsidRPr="00E77C51">
        <w:rPr>
          <w:b/>
          <w:bCs/>
          <w:lang w:eastAsia="zh-TW"/>
        </w:rPr>
        <w:t>NTN UE</w:t>
      </w:r>
      <w:r w:rsidR="003531D6">
        <w:rPr>
          <w:b/>
          <w:bCs/>
          <w:lang w:eastAsia="zh-TW"/>
        </w:rPr>
        <w:t>.</w:t>
      </w:r>
    </w:p>
    <w:p w14:paraId="3C7A06B4" w14:textId="0EB78268" w:rsidR="00F018C3" w:rsidRPr="007E4B7F" w:rsidRDefault="00F018C3" w:rsidP="00F018C3">
      <w:pPr>
        <w:pStyle w:val="1"/>
      </w:pPr>
      <w:r>
        <w:t>Conclusion</w:t>
      </w:r>
    </w:p>
    <w:p w14:paraId="2F1B1178" w14:textId="7B55ED01" w:rsidR="00F018C3" w:rsidRDefault="00F018C3" w:rsidP="002F1C37">
      <w:pPr>
        <w:rPr>
          <w:rFonts w:eastAsia="SimSun"/>
          <w:szCs w:val="22"/>
          <w:lang w:eastAsia="zh-CN"/>
        </w:rPr>
      </w:pPr>
      <w:r>
        <w:rPr>
          <w:rFonts w:eastAsia="SimSun"/>
          <w:szCs w:val="22"/>
          <w:lang w:eastAsia="zh-CN"/>
        </w:rPr>
        <w:t>In the contribution, the CR of NR NTN UE ACS is proposed.</w:t>
      </w:r>
    </w:p>
    <w:p w14:paraId="50F6E623" w14:textId="77777777" w:rsidR="003531D6" w:rsidRDefault="003531D6" w:rsidP="003531D6">
      <w:pPr>
        <w:rPr>
          <w:b/>
          <w:bCs/>
          <w:lang w:eastAsia="zh-TW"/>
        </w:rPr>
      </w:pPr>
      <w:r w:rsidRPr="00A25443">
        <w:rPr>
          <w:rFonts w:hint="eastAsia"/>
          <w:b/>
          <w:bCs/>
          <w:lang w:eastAsia="zh-TW"/>
        </w:rPr>
        <w:t>O</w:t>
      </w:r>
      <w:r w:rsidRPr="00A25443">
        <w:rPr>
          <w:b/>
          <w:bCs/>
          <w:lang w:eastAsia="zh-TW"/>
        </w:rPr>
        <w:t xml:space="preserve">bservation </w:t>
      </w:r>
      <w:r>
        <w:rPr>
          <w:b/>
          <w:bCs/>
          <w:lang w:eastAsia="zh-TW"/>
        </w:rPr>
        <w:t>1</w:t>
      </w:r>
      <w:r w:rsidRPr="00A25443">
        <w:rPr>
          <w:b/>
          <w:bCs/>
          <w:lang w:eastAsia="zh-TW"/>
        </w:rPr>
        <w:t>:</w:t>
      </w:r>
      <w:r>
        <w:rPr>
          <w:b/>
          <w:bCs/>
          <w:lang w:eastAsia="zh-TW"/>
        </w:rPr>
        <w:t xml:space="preserve"> It was agreed that the UE ACS requirements for TN and NR-NTN are the same.</w:t>
      </w:r>
    </w:p>
    <w:p w14:paraId="2AE7BA09" w14:textId="457D8583" w:rsidR="003531D6" w:rsidRDefault="003531D6" w:rsidP="003531D6">
      <w:pPr>
        <w:rPr>
          <w:rFonts w:eastAsiaTheme="minorEastAsia"/>
          <w:b/>
          <w:bCs/>
          <w:lang w:eastAsia="zh-TW"/>
        </w:rPr>
      </w:pPr>
      <w:r>
        <w:rPr>
          <w:b/>
          <w:bCs/>
          <w:lang w:eastAsia="zh-TW"/>
        </w:rPr>
        <w:t>Proposal 1</w:t>
      </w:r>
      <w:r w:rsidRPr="00F07936">
        <w:rPr>
          <w:b/>
          <w:bCs/>
          <w:lang w:eastAsia="zh-TW"/>
        </w:rPr>
        <w:t xml:space="preserve">: </w:t>
      </w:r>
      <w:r w:rsidRPr="00E77C51">
        <w:rPr>
          <w:b/>
          <w:bCs/>
          <w:lang w:eastAsia="zh-TW"/>
        </w:rPr>
        <w:t xml:space="preserve">To reuse the </w:t>
      </w:r>
      <w:r w:rsidR="00721E21">
        <w:rPr>
          <w:b/>
          <w:bCs/>
          <w:lang w:eastAsia="zh-TW"/>
        </w:rPr>
        <w:t>TN</w:t>
      </w:r>
      <w:r>
        <w:rPr>
          <w:b/>
          <w:bCs/>
          <w:lang w:eastAsia="zh-TW"/>
        </w:rPr>
        <w:t xml:space="preserve"> UE </w:t>
      </w:r>
      <w:r w:rsidRPr="00E77C51">
        <w:rPr>
          <w:b/>
          <w:bCs/>
          <w:lang w:eastAsia="zh-TW"/>
        </w:rPr>
        <w:t xml:space="preserve">ACS definition and requirements from TS 38.101-1 for </w:t>
      </w:r>
      <w:r>
        <w:rPr>
          <w:b/>
          <w:bCs/>
          <w:lang w:eastAsia="zh-TW"/>
        </w:rPr>
        <w:t xml:space="preserve">NR </w:t>
      </w:r>
      <w:r w:rsidRPr="00E77C51">
        <w:rPr>
          <w:b/>
          <w:bCs/>
          <w:lang w:eastAsia="zh-TW"/>
        </w:rPr>
        <w:t>NTN UE</w:t>
      </w:r>
      <w:r>
        <w:rPr>
          <w:b/>
          <w:bCs/>
          <w:lang w:eastAsia="zh-TW"/>
        </w:rPr>
        <w:t>.</w:t>
      </w:r>
    </w:p>
    <w:p w14:paraId="2A722E2F" w14:textId="77777777" w:rsidR="00F018C3" w:rsidRPr="003531D6" w:rsidRDefault="00F018C3" w:rsidP="002F1C37">
      <w:pPr>
        <w:rPr>
          <w:rFonts w:eastAsiaTheme="minorEastAsia"/>
        </w:rPr>
      </w:pPr>
    </w:p>
    <w:p w14:paraId="12BF0A33" w14:textId="35D894B3" w:rsidR="00D63A38" w:rsidRDefault="00743137" w:rsidP="00CC53DE">
      <w:pPr>
        <w:pStyle w:val="1"/>
        <w:numPr>
          <w:ilvl w:val="0"/>
          <w:numId w:val="0"/>
        </w:numPr>
        <w:pBdr>
          <w:top w:val="single" w:sz="12" w:space="5" w:color="auto"/>
        </w:pBdr>
        <w:rPr>
          <w:rFonts w:eastAsia="SimSun"/>
          <w:lang w:eastAsia="zh-CN"/>
        </w:rPr>
      </w:pPr>
      <w:r>
        <w:t>4</w:t>
      </w:r>
      <w:r w:rsidR="00EA5D19">
        <w:t xml:space="preserve"> </w:t>
      </w:r>
      <w:r w:rsidR="00D63A38">
        <w:t>References</w:t>
      </w:r>
    </w:p>
    <w:p w14:paraId="26DCFD61" w14:textId="7EF3EC79" w:rsidR="00915B54" w:rsidRDefault="007B6AC8"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r>
        <w:rPr>
          <w:rFonts w:eastAsia="Times New Roman"/>
          <w:lang w:val="en-GB"/>
        </w:rPr>
        <w:t>[</w:t>
      </w:r>
      <w:r w:rsidR="003B7227">
        <w:rPr>
          <w:rFonts w:eastAsia="Times New Roman"/>
          <w:lang w:val="en-GB"/>
        </w:rPr>
        <w:t>1</w:t>
      </w:r>
      <w:r>
        <w:rPr>
          <w:rFonts w:eastAsia="Times New Roman"/>
          <w:lang w:val="en-GB"/>
        </w:rPr>
        <w:t xml:space="preserve">] </w:t>
      </w:r>
      <w:r w:rsidRPr="007B6AC8">
        <w:rPr>
          <w:rFonts w:eastAsia="Times New Roman"/>
          <w:lang w:val="en-GB"/>
        </w:rPr>
        <w:t>R4-2203</w:t>
      </w:r>
      <w:r w:rsidR="00E44567">
        <w:rPr>
          <w:rFonts w:eastAsia="Times New Roman"/>
          <w:lang w:val="en-GB"/>
        </w:rPr>
        <w:t>1</w:t>
      </w:r>
      <w:r w:rsidR="00225CFC">
        <w:rPr>
          <w:rFonts w:eastAsia="Times New Roman"/>
          <w:lang w:val="en-GB"/>
        </w:rPr>
        <w:t>30</w:t>
      </w:r>
      <w:r>
        <w:rPr>
          <w:rFonts w:eastAsia="Times New Roman"/>
          <w:lang w:val="en-GB"/>
        </w:rPr>
        <w:t>, “</w:t>
      </w:r>
      <w:r w:rsidR="00225CFC" w:rsidRPr="00225CFC">
        <w:rPr>
          <w:rFonts w:eastAsia="Times New Roman"/>
          <w:lang w:val="en-GB"/>
        </w:rPr>
        <w:t>WF on [307] NTN_Solutions_Part2</w:t>
      </w:r>
      <w:r>
        <w:rPr>
          <w:rFonts w:eastAsia="Times New Roman"/>
          <w:lang w:val="en-GB"/>
        </w:rPr>
        <w:t xml:space="preserve">”, </w:t>
      </w:r>
      <w:r w:rsidR="00225CFC" w:rsidRPr="00225CFC">
        <w:rPr>
          <w:rFonts w:eastAsia="Times New Roman"/>
          <w:lang w:val="en-GB"/>
        </w:rPr>
        <w:t>Sams</w:t>
      </w:r>
      <w:r w:rsidR="00225CFC">
        <w:rPr>
          <w:rFonts w:eastAsia="SimSun"/>
          <w:lang w:eastAsia="zh-CN"/>
        </w:rPr>
        <w:t>ung</w:t>
      </w:r>
    </w:p>
    <w:p w14:paraId="06F14929" w14:textId="77777777" w:rsidR="00915B54" w:rsidRDefault="00915B54"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bookmarkEnd w:id="2"/>
    <w:p w14:paraId="3263E28C" w14:textId="3954253D" w:rsidR="00BF5E36" w:rsidRDefault="00BF5E36" w:rsidP="00BF5E36">
      <w:pPr>
        <w:pStyle w:val="1"/>
        <w:numPr>
          <w:ilvl w:val="0"/>
          <w:numId w:val="0"/>
        </w:numPr>
        <w:pBdr>
          <w:top w:val="single" w:sz="12" w:space="5" w:color="auto"/>
        </w:pBdr>
        <w:rPr>
          <w:rFonts w:eastAsia="SimSun"/>
          <w:lang w:eastAsia="zh-CN"/>
        </w:rPr>
      </w:pPr>
      <w:r>
        <w:t xml:space="preserve">Draft </w:t>
      </w:r>
      <w:r w:rsidR="006C4760">
        <w:t>t</w:t>
      </w:r>
      <w:r>
        <w:t xml:space="preserve">ext </w:t>
      </w:r>
      <w:r w:rsidR="00483AAC">
        <w:t>p</w:t>
      </w:r>
      <w:r>
        <w:t>roposal</w:t>
      </w:r>
    </w:p>
    <w:p w14:paraId="7F72ABED" w14:textId="77777777" w:rsidR="009311C6" w:rsidRPr="00781503" w:rsidRDefault="009311C6" w:rsidP="009311C6">
      <w:pPr>
        <w:rPr>
          <w:rFonts w:eastAsiaTheme="minorEastAsia"/>
          <w:b/>
          <w:bCs/>
          <w:noProof/>
          <w:color w:val="FF0000"/>
          <w:sz w:val="32"/>
          <w:szCs w:val="32"/>
          <w:lang w:eastAsia="zh-CN"/>
        </w:rPr>
      </w:pPr>
      <w:r w:rsidRPr="00781503">
        <w:rPr>
          <w:b/>
          <w:bCs/>
          <w:noProof/>
          <w:color w:val="FF0000"/>
          <w:sz w:val="32"/>
          <w:szCs w:val="32"/>
          <w:lang w:eastAsia="zh-CN"/>
        </w:rPr>
        <w:t>&lt;Start of change&gt;</w:t>
      </w:r>
    </w:p>
    <w:p w14:paraId="1AD4FF91" w14:textId="264B4A12" w:rsidR="00A811CF" w:rsidRPr="00C82BAC" w:rsidRDefault="00A811CF" w:rsidP="00A811CF">
      <w:pPr>
        <w:pStyle w:val="2"/>
        <w:numPr>
          <w:ilvl w:val="0"/>
          <w:numId w:val="0"/>
        </w:numPr>
        <w:spacing w:after="240"/>
        <w:rPr>
          <w:lang w:eastAsia="zh-CN"/>
        </w:rPr>
      </w:pPr>
      <w:r w:rsidRPr="00C82BAC">
        <w:rPr>
          <w:lang w:eastAsia="zh-CN"/>
        </w:rPr>
        <w:t>7.</w:t>
      </w:r>
      <w:r w:rsidR="00720A03">
        <w:rPr>
          <w:lang w:eastAsia="zh-CN"/>
        </w:rPr>
        <w:t>4.3.2.x</w:t>
      </w:r>
      <w:r w:rsidRPr="00C82BAC">
        <w:rPr>
          <w:lang w:eastAsia="zh-CN"/>
        </w:rPr>
        <w:tab/>
        <w:t>Adjacent channel selectivity</w:t>
      </w:r>
    </w:p>
    <w:p w14:paraId="484F4385" w14:textId="77777777" w:rsidR="00721E21" w:rsidRPr="00721E21" w:rsidRDefault="00721E21" w:rsidP="00721E21">
      <w:pPr>
        <w:overflowPunct/>
        <w:autoSpaceDE/>
        <w:autoSpaceDN/>
        <w:adjustRightInd/>
        <w:spacing w:before="150" w:after="150"/>
        <w:ind w:right="300"/>
        <w:textAlignment w:val="auto"/>
        <w:rPr>
          <w:rFonts w:eastAsia="SimSun"/>
          <w:szCs w:val="22"/>
          <w:lang w:eastAsia="zh-CN"/>
        </w:rPr>
      </w:pPr>
      <w:r w:rsidRPr="00721E21">
        <w:rPr>
          <w:rFonts w:eastAsia="SimSun"/>
          <w:szCs w:val="22"/>
          <w:lang w:eastAsia="zh-CN"/>
        </w:rPr>
        <w:lastRenderedPageBreak/>
        <w:t>For ACS, the coexistence studies outcome shows that the same ACS values as for TN UE are appropriate, and therefore reused.</w:t>
      </w:r>
    </w:p>
    <w:p w14:paraId="36BC39B3" w14:textId="77777777" w:rsidR="009311C6" w:rsidRPr="00721E21" w:rsidRDefault="009311C6" w:rsidP="009311C6">
      <w:pPr>
        <w:rPr>
          <w:rFonts w:eastAsia="SimSun"/>
          <w:noProof/>
          <w:lang w:eastAsia="zh-CN"/>
        </w:rPr>
      </w:pPr>
    </w:p>
    <w:p w14:paraId="6DFE4983" w14:textId="77777777" w:rsidR="009311C6" w:rsidRDefault="009311C6" w:rsidP="009311C6">
      <w:pPr>
        <w:overflowPunct/>
        <w:autoSpaceDE/>
        <w:autoSpaceDN/>
        <w:adjustRightInd/>
        <w:spacing w:after="120"/>
        <w:jc w:val="both"/>
        <w:textAlignment w:val="auto"/>
        <w:rPr>
          <w:b/>
          <w:bCs/>
          <w:noProof/>
          <w:color w:val="FF0000"/>
          <w:sz w:val="32"/>
          <w:szCs w:val="32"/>
          <w:lang w:eastAsia="zh-CN"/>
        </w:rPr>
      </w:pPr>
      <w:r w:rsidRPr="00781503">
        <w:rPr>
          <w:b/>
          <w:bCs/>
          <w:noProof/>
          <w:color w:val="FF0000"/>
          <w:sz w:val="32"/>
          <w:szCs w:val="32"/>
          <w:lang w:eastAsia="zh-CN"/>
        </w:rPr>
        <w:t>&lt;End of change&gt;</w:t>
      </w:r>
    </w:p>
    <w:p w14:paraId="4F571D5A" w14:textId="77777777" w:rsidR="009311C6" w:rsidRPr="00ED12FB" w:rsidRDefault="009311C6" w:rsidP="009311C6">
      <w:pPr>
        <w:rPr>
          <w:rFonts w:eastAsia="SimSun"/>
          <w:noProof/>
          <w:lang w:eastAsia="zh-CN"/>
        </w:rPr>
      </w:pPr>
    </w:p>
    <w:p w14:paraId="3F7066F3" w14:textId="77777777" w:rsidR="009311C6" w:rsidRPr="0098396F" w:rsidRDefault="009311C6"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sectPr w:rsidR="009311C6" w:rsidRPr="0098396F"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8F4D0" w14:textId="77777777" w:rsidR="003B24E3" w:rsidRDefault="003B24E3">
      <w:r>
        <w:separator/>
      </w:r>
    </w:p>
  </w:endnote>
  <w:endnote w:type="continuationSeparator" w:id="0">
    <w:p w14:paraId="7D56ED88" w14:textId="77777777" w:rsidR="003B24E3" w:rsidRDefault="003B2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7BFD0" w14:textId="77777777" w:rsidR="004F47FD" w:rsidRDefault="004F47F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D3185" w14:textId="77777777" w:rsidR="003B24E3" w:rsidRDefault="003B24E3">
      <w:r>
        <w:separator/>
      </w:r>
    </w:p>
  </w:footnote>
  <w:footnote w:type="continuationSeparator" w:id="0">
    <w:p w14:paraId="69617D28" w14:textId="77777777" w:rsidR="003B24E3" w:rsidRDefault="003B24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52B1E1D"/>
    <w:multiLevelType w:val="hybridMultilevel"/>
    <w:tmpl w:val="AF3E4930"/>
    <w:lvl w:ilvl="0" w:tplc="B96033C0">
      <w:start w:val="1"/>
      <w:numFmt w:val="bullet"/>
      <w:lvlText w:val="-"/>
      <w:lvlJc w:val="left"/>
      <w:pPr>
        <w:ind w:left="660" w:hanging="360"/>
      </w:pPr>
      <w:rPr>
        <w:rFonts w:ascii="Calibri" w:eastAsia="Calibri" w:hAnsi="Calibri" w:cs="Calibri" w:hint="default"/>
      </w:rPr>
    </w:lvl>
    <w:lvl w:ilvl="1" w:tplc="08090003">
      <w:start w:val="1"/>
      <w:numFmt w:val="bullet"/>
      <w:lvlText w:val="o"/>
      <w:lvlJc w:val="left"/>
      <w:pPr>
        <w:ind w:left="1380" w:hanging="360"/>
      </w:pPr>
      <w:rPr>
        <w:rFonts w:ascii="Courier New" w:hAnsi="Courier New" w:cs="Courier New" w:hint="default"/>
      </w:rPr>
    </w:lvl>
    <w:lvl w:ilvl="2" w:tplc="08090005">
      <w:start w:val="1"/>
      <w:numFmt w:val="bullet"/>
      <w:lvlText w:val=""/>
      <w:lvlJc w:val="left"/>
      <w:pPr>
        <w:ind w:left="2100" w:hanging="360"/>
      </w:pPr>
      <w:rPr>
        <w:rFonts w:ascii="Wingdings" w:hAnsi="Wingdings" w:hint="default"/>
      </w:rPr>
    </w:lvl>
    <w:lvl w:ilvl="3" w:tplc="08090001">
      <w:start w:val="1"/>
      <w:numFmt w:val="bullet"/>
      <w:lvlText w:val=""/>
      <w:lvlJc w:val="left"/>
      <w:pPr>
        <w:ind w:left="2820" w:hanging="360"/>
      </w:pPr>
      <w:rPr>
        <w:rFonts w:ascii="Symbol" w:hAnsi="Symbol" w:hint="default"/>
      </w:rPr>
    </w:lvl>
    <w:lvl w:ilvl="4" w:tplc="08090003">
      <w:start w:val="1"/>
      <w:numFmt w:val="bullet"/>
      <w:lvlText w:val="o"/>
      <w:lvlJc w:val="left"/>
      <w:pPr>
        <w:ind w:left="3540" w:hanging="360"/>
      </w:pPr>
      <w:rPr>
        <w:rFonts w:ascii="Courier New" w:hAnsi="Courier New" w:cs="Courier New" w:hint="default"/>
      </w:rPr>
    </w:lvl>
    <w:lvl w:ilvl="5" w:tplc="08090005">
      <w:start w:val="1"/>
      <w:numFmt w:val="bullet"/>
      <w:lvlText w:val=""/>
      <w:lvlJc w:val="left"/>
      <w:pPr>
        <w:ind w:left="4260" w:hanging="360"/>
      </w:pPr>
      <w:rPr>
        <w:rFonts w:ascii="Wingdings" w:hAnsi="Wingdings" w:hint="default"/>
      </w:rPr>
    </w:lvl>
    <w:lvl w:ilvl="6" w:tplc="08090001">
      <w:start w:val="1"/>
      <w:numFmt w:val="bullet"/>
      <w:lvlText w:val=""/>
      <w:lvlJc w:val="left"/>
      <w:pPr>
        <w:ind w:left="4980" w:hanging="360"/>
      </w:pPr>
      <w:rPr>
        <w:rFonts w:ascii="Symbol" w:hAnsi="Symbol" w:hint="default"/>
      </w:rPr>
    </w:lvl>
    <w:lvl w:ilvl="7" w:tplc="08090003">
      <w:start w:val="1"/>
      <w:numFmt w:val="bullet"/>
      <w:lvlText w:val="o"/>
      <w:lvlJc w:val="left"/>
      <w:pPr>
        <w:ind w:left="5700" w:hanging="360"/>
      </w:pPr>
      <w:rPr>
        <w:rFonts w:ascii="Courier New" w:hAnsi="Courier New" w:cs="Courier New" w:hint="default"/>
      </w:rPr>
    </w:lvl>
    <w:lvl w:ilvl="8" w:tplc="08090005">
      <w:start w:val="1"/>
      <w:numFmt w:val="bullet"/>
      <w:lvlText w:val=""/>
      <w:lvlJc w:val="left"/>
      <w:pPr>
        <w:ind w:left="6420" w:hanging="36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8"/>
  </w:num>
  <w:num w:numId="5">
    <w:abstractNumId w:val="13"/>
  </w:num>
  <w:num w:numId="6">
    <w:abstractNumId w:val="5"/>
  </w:num>
  <w:num w:numId="7">
    <w:abstractNumId w:val="6"/>
  </w:num>
  <w:num w:numId="8">
    <w:abstractNumId w:val="9"/>
  </w:num>
  <w:num w:numId="9">
    <w:abstractNumId w:val="3"/>
  </w:num>
  <w:num w:numId="10">
    <w:abstractNumId w:val="14"/>
  </w:num>
  <w:num w:numId="11">
    <w:abstractNumId w:val="1"/>
  </w:num>
  <w:num w:numId="12">
    <w:abstractNumId w:val="11"/>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594"/>
    <w:rsid w:val="000006F4"/>
    <w:rsid w:val="000008E2"/>
    <w:rsid w:val="00000936"/>
    <w:rsid w:val="0000261D"/>
    <w:rsid w:val="0000270B"/>
    <w:rsid w:val="000028EC"/>
    <w:rsid w:val="00004596"/>
    <w:rsid w:val="000046FC"/>
    <w:rsid w:val="00004BE7"/>
    <w:rsid w:val="00004D32"/>
    <w:rsid w:val="00005143"/>
    <w:rsid w:val="000052A1"/>
    <w:rsid w:val="000059BB"/>
    <w:rsid w:val="000059D0"/>
    <w:rsid w:val="0000620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013F"/>
    <w:rsid w:val="00031165"/>
    <w:rsid w:val="00031238"/>
    <w:rsid w:val="00031468"/>
    <w:rsid w:val="00031531"/>
    <w:rsid w:val="00031A98"/>
    <w:rsid w:val="00031CC0"/>
    <w:rsid w:val="00032205"/>
    <w:rsid w:val="00032561"/>
    <w:rsid w:val="000326E2"/>
    <w:rsid w:val="00032C76"/>
    <w:rsid w:val="00032FE3"/>
    <w:rsid w:val="00033CE6"/>
    <w:rsid w:val="00033F47"/>
    <w:rsid w:val="00034F28"/>
    <w:rsid w:val="00034F59"/>
    <w:rsid w:val="0003564D"/>
    <w:rsid w:val="00035921"/>
    <w:rsid w:val="0003635C"/>
    <w:rsid w:val="000363E7"/>
    <w:rsid w:val="000368DA"/>
    <w:rsid w:val="000369E7"/>
    <w:rsid w:val="00037102"/>
    <w:rsid w:val="000402AB"/>
    <w:rsid w:val="000408DA"/>
    <w:rsid w:val="00040BCC"/>
    <w:rsid w:val="00040DCF"/>
    <w:rsid w:val="00041AF5"/>
    <w:rsid w:val="00042040"/>
    <w:rsid w:val="00042162"/>
    <w:rsid w:val="00043031"/>
    <w:rsid w:val="0004341F"/>
    <w:rsid w:val="000436D5"/>
    <w:rsid w:val="00043AE8"/>
    <w:rsid w:val="00044123"/>
    <w:rsid w:val="000442EE"/>
    <w:rsid w:val="00044706"/>
    <w:rsid w:val="000447B5"/>
    <w:rsid w:val="00044985"/>
    <w:rsid w:val="0004516D"/>
    <w:rsid w:val="000451B4"/>
    <w:rsid w:val="00045776"/>
    <w:rsid w:val="00045975"/>
    <w:rsid w:val="00045C00"/>
    <w:rsid w:val="00045EEA"/>
    <w:rsid w:val="00045FD7"/>
    <w:rsid w:val="000462CB"/>
    <w:rsid w:val="00046561"/>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60D89"/>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3513"/>
    <w:rsid w:val="00083DEF"/>
    <w:rsid w:val="00084002"/>
    <w:rsid w:val="000846BD"/>
    <w:rsid w:val="00084B96"/>
    <w:rsid w:val="000856A2"/>
    <w:rsid w:val="00085AC1"/>
    <w:rsid w:val="00085C18"/>
    <w:rsid w:val="000860C0"/>
    <w:rsid w:val="000863F0"/>
    <w:rsid w:val="0008727B"/>
    <w:rsid w:val="0008742B"/>
    <w:rsid w:val="00087AD7"/>
    <w:rsid w:val="00087AE5"/>
    <w:rsid w:val="00087F4A"/>
    <w:rsid w:val="0009044A"/>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6A9"/>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79C"/>
    <w:rsid w:val="000B0854"/>
    <w:rsid w:val="000B0BA7"/>
    <w:rsid w:val="000B1F1E"/>
    <w:rsid w:val="000B1F5A"/>
    <w:rsid w:val="000B2B89"/>
    <w:rsid w:val="000B36BA"/>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C00A2"/>
    <w:rsid w:val="000C0293"/>
    <w:rsid w:val="000C03F5"/>
    <w:rsid w:val="000C0A2B"/>
    <w:rsid w:val="000C274F"/>
    <w:rsid w:val="000C2861"/>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3C9C"/>
    <w:rsid w:val="000E3DDF"/>
    <w:rsid w:val="000E3E80"/>
    <w:rsid w:val="000E41EC"/>
    <w:rsid w:val="000E4232"/>
    <w:rsid w:val="000E45FA"/>
    <w:rsid w:val="000E4890"/>
    <w:rsid w:val="000E5033"/>
    <w:rsid w:val="000E557B"/>
    <w:rsid w:val="000E57A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7A1"/>
    <w:rsid w:val="00111828"/>
    <w:rsid w:val="0011274D"/>
    <w:rsid w:val="0011282B"/>
    <w:rsid w:val="00112A74"/>
    <w:rsid w:val="00112D66"/>
    <w:rsid w:val="00112DDC"/>
    <w:rsid w:val="00112E4D"/>
    <w:rsid w:val="00113315"/>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11B8"/>
    <w:rsid w:val="00161A47"/>
    <w:rsid w:val="001623DF"/>
    <w:rsid w:val="00162C66"/>
    <w:rsid w:val="00163D7E"/>
    <w:rsid w:val="001645B2"/>
    <w:rsid w:val="00164D63"/>
    <w:rsid w:val="001650A1"/>
    <w:rsid w:val="001657A1"/>
    <w:rsid w:val="00165CF7"/>
    <w:rsid w:val="00165E38"/>
    <w:rsid w:val="001661C0"/>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4C11"/>
    <w:rsid w:val="00175090"/>
    <w:rsid w:val="00176AED"/>
    <w:rsid w:val="001777FD"/>
    <w:rsid w:val="00177C30"/>
    <w:rsid w:val="001808F7"/>
    <w:rsid w:val="00180923"/>
    <w:rsid w:val="00180E06"/>
    <w:rsid w:val="00180E25"/>
    <w:rsid w:val="0018170A"/>
    <w:rsid w:val="00181AD5"/>
    <w:rsid w:val="00181D3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6A"/>
    <w:rsid w:val="00187EC2"/>
    <w:rsid w:val="0019077D"/>
    <w:rsid w:val="0019177F"/>
    <w:rsid w:val="00191E57"/>
    <w:rsid w:val="0019235B"/>
    <w:rsid w:val="00192A5B"/>
    <w:rsid w:val="00192CF8"/>
    <w:rsid w:val="00192D61"/>
    <w:rsid w:val="001933B6"/>
    <w:rsid w:val="00193508"/>
    <w:rsid w:val="00193752"/>
    <w:rsid w:val="0019429E"/>
    <w:rsid w:val="0019554B"/>
    <w:rsid w:val="001962BB"/>
    <w:rsid w:val="001965C2"/>
    <w:rsid w:val="00197ABD"/>
    <w:rsid w:val="001A010F"/>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B044D"/>
    <w:rsid w:val="001B13FC"/>
    <w:rsid w:val="001B15B6"/>
    <w:rsid w:val="001B1CA9"/>
    <w:rsid w:val="001B32FB"/>
    <w:rsid w:val="001B348F"/>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A19"/>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4027"/>
    <w:rsid w:val="001D4717"/>
    <w:rsid w:val="001D4AC5"/>
    <w:rsid w:val="001D4F42"/>
    <w:rsid w:val="001D509A"/>
    <w:rsid w:val="001D5249"/>
    <w:rsid w:val="001D53AF"/>
    <w:rsid w:val="001D54EC"/>
    <w:rsid w:val="001D58A6"/>
    <w:rsid w:val="001D5EF8"/>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71A9"/>
    <w:rsid w:val="001E74A4"/>
    <w:rsid w:val="001E799C"/>
    <w:rsid w:val="001F0064"/>
    <w:rsid w:val="001F00E3"/>
    <w:rsid w:val="001F04A4"/>
    <w:rsid w:val="001F06DE"/>
    <w:rsid w:val="001F0932"/>
    <w:rsid w:val="001F09BA"/>
    <w:rsid w:val="001F109D"/>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10250"/>
    <w:rsid w:val="00210AB3"/>
    <w:rsid w:val="00210E6F"/>
    <w:rsid w:val="00211125"/>
    <w:rsid w:val="002113BC"/>
    <w:rsid w:val="00211D99"/>
    <w:rsid w:val="002122E4"/>
    <w:rsid w:val="00212630"/>
    <w:rsid w:val="00212AD0"/>
    <w:rsid w:val="00212F58"/>
    <w:rsid w:val="00213282"/>
    <w:rsid w:val="00213EE4"/>
    <w:rsid w:val="00214867"/>
    <w:rsid w:val="00215195"/>
    <w:rsid w:val="002151E7"/>
    <w:rsid w:val="002157EB"/>
    <w:rsid w:val="00215964"/>
    <w:rsid w:val="00215988"/>
    <w:rsid w:val="00215D51"/>
    <w:rsid w:val="00215D7E"/>
    <w:rsid w:val="00216342"/>
    <w:rsid w:val="00216AE8"/>
    <w:rsid w:val="002179DB"/>
    <w:rsid w:val="00217F11"/>
    <w:rsid w:val="00217F22"/>
    <w:rsid w:val="00220500"/>
    <w:rsid w:val="002205AB"/>
    <w:rsid w:val="002209D7"/>
    <w:rsid w:val="00220A47"/>
    <w:rsid w:val="00220BF6"/>
    <w:rsid w:val="00221386"/>
    <w:rsid w:val="00221594"/>
    <w:rsid w:val="002219F0"/>
    <w:rsid w:val="00221EA9"/>
    <w:rsid w:val="00222AC9"/>
    <w:rsid w:val="00222AD6"/>
    <w:rsid w:val="00222C22"/>
    <w:rsid w:val="00223690"/>
    <w:rsid w:val="00223E02"/>
    <w:rsid w:val="00223F0C"/>
    <w:rsid w:val="00223FDC"/>
    <w:rsid w:val="0022434E"/>
    <w:rsid w:val="002245D6"/>
    <w:rsid w:val="002246B0"/>
    <w:rsid w:val="00224A2A"/>
    <w:rsid w:val="0022506C"/>
    <w:rsid w:val="00225B69"/>
    <w:rsid w:val="00225CA5"/>
    <w:rsid w:val="00225CFC"/>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490"/>
    <w:rsid w:val="00250986"/>
    <w:rsid w:val="002509BD"/>
    <w:rsid w:val="002512DC"/>
    <w:rsid w:val="002512DD"/>
    <w:rsid w:val="00251371"/>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8F6"/>
    <w:rsid w:val="00266CA1"/>
    <w:rsid w:val="00266D04"/>
    <w:rsid w:val="00266EF6"/>
    <w:rsid w:val="002672B1"/>
    <w:rsid w:val="002679B8"/>
    <w:rsid w:val="00267B88"/>
    <w:rsid w:val="00267CBE"/>
    <w:rsid w:val="00270338"/>
    <w:rsid w:val="002706D2"/>
    <w:rsid w:val="00270787"/>
    <w:rsid w:val="002707BC"/>
    <w:rsid w:val="002716CF"/>
    <w:rsid w:val="00271981"/>
    <w:rsid w:val="00271B5E"/>
    <w:rsid w:val="00271CA1"/>
    <w:rsid w:val="00272079"/>
    <w:rsid w:val="0027207F"/>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24F"/>
    <w:rsid w:val="002816B9"/>
    <w:rsid w:val="0028193D"/>
    <w:rsid w:val="0028214E"/>
    <w:rsid w:val="0028277B"/>
    <w:rsid w:val="00282812"/>
    <w:rsid w:val="00283283"/>
    <w:rsid w:val="00283BFB"/>
    <w:rsid w:val="00283C23"/>
    <w:rsid w:val="00283DDE"/>
    <w:rsid w:val="00283F83"/>
    <w:rsid w:val="002841F1"/>
    <w:rsid w:val="00284506"/>
    <w:rsid w:val="00286207"/>
    <w:rsid w:val="002862AE"/>
    <w:rsid w:val="002863D5"/>
    <w:rsid w:val="00286658"/>
    <w:rsid w:val="002866F0"/>
    <w:rsid w:val="0028694F"/>
    <w:rsid w:val="00287A83"/>
    <w:rsid w:val="002908C8"/>
    <w:rsid w:val="00290B20"/>
    <w:rsid w:val="00290B4F"/>
    <w:rsid w:val="002913B8"/>
    <w:rsid w:val="002915B7"/>
    <w:rsid w:val="00291E51"/>
    <w:rsid w:val="00291FC6"/>
    <w:rsid w:val="002925E1"/>
    <w:rsid w:val="002928F7"/>
    <w:rsid w:val="00292D6B"/>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AA0"/>
    <w:rsid w:val="002A7B7E"/>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970"/>
    <w:rsid w:val="002C3163"/>
    <w:rsid w:val="002C3755"/>
    <w:rsid w:val="002C3D43"/>
    <w:rsid w:val="002C43AB"/>
    <w:rsid w:val="002C497E"/>
    <w:rsid w:val="002C4D35"/>
    <w:rsid w:val="002C56D8"/>
    <w:rsid w:val="002C5FE1"/>
    <w:rsid w:val="002C6460"/>
    <w:rsid w:val="002C65A6"/>
    <w:rsid w:val="002C6687"/>
    <w:rsid w:val="002C6938"/>
    <w:rsid w:val="002C6C09"/>
    <w:rsid w:val="002C6DA9"/>
    <w:rsid w:val="002C6E7C"/>
    <w:rsid w:val="002C6EC6"/>
    <w:rsid w:val="002D071A"/>
    <w:rsid w:val="002D233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4A2"/>
    <w:rsid w:val="002F1920"/>
    <w:rsid w:val="002F1C37"/>
    <w:rsid w:val="002F20E4"/>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ED"/>
    <w:rsid w:val="003106D7"/>
    <w:rsid w:val="00310844"/>
    <w:rsid w:val="0031087C"/>
    <w:rsid w:val="00310A1E"/>
    <w:rsid w:val="00311578"/>
    <w:rsid w:val="00311DBD"/>
    <w:rsid w:val="0031213C"/>
    <w:rsid w:val="0031224C"/>
    <w:rsid w:val="00312591"/>
    <w:rsid w:val="003126E8"/>
    <w:rsid w:val="003127B2"/>
    <w:rsid w:val="0031298D"/>
    <w:rsid w:val="00312BFA"/>
    <w:rsid w:val="00314672"/>
    <w:rsid w:val="00314771"/>
    <w:rsid w:val="00315554"/>
    <w:rsid w:val="003157EA"/>
    <w:rsid w:val="00315E1D"/>
    <w:rsid w:val="0031641A"/>
    <w:rsid w:val="003164EF"/>
    <w:rsid w:val="00316E2C"/>
    <w:rsid w:val="00317033"/>
    <w:rsid w:val="00317D89"/>
    <w:rsid w:val="00320387"/>
    <w:rsid w:val="00320501"/>
    <w:rsid w:val="0032067C"/>
    <w:rsid w:val="00320B8D"/>
    <w:rsid w:val="00321B37"/>
    <w:rsid w:val="00321E20"/>
    <w:rsid w:val="00322018"/>
    <w:rsid w:val="00322665"/>
    <w:rsid w:val="003235FD"/>
    <w:rsid w:val="00323B07"/>
    <w:rsid w:val="00323EF6"/>
    <w:rsid w:val="0032413B"/>
    <w:rsid w:val="00324C20"/>
    <w:rsid w:val="00324ED8"/>
    <w:rsid w:val="00324EF3"/>
    <w:rsid w:val="00325584"/>
    <w:rsid w:val="003260E6"/>
    <w:rsid w:val="003262D8"/>
    <w:rsid w:val="0032638A"/>
    <w:rsid w:val="00326780"/>
    <w:rsid w:val="00326CEA"/>
    <w:rsid w:val="003278BF"/>
    <w:rsid w:val="00327FD3"/>
    <w:rsid w:val="00330520"/>
    <w:rsid w:val="003311D1"/>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0A3"/>
    <w:rsid w:val="003531D6"/>
    <w:rsid w:val="00353751"/>
    <w:rsid w:val="00354384"/>
    <w:rsid w:val="0035466A"/>
    <w:rsid w:val="00355557"/>
    <w:rsid w:val="0035574C"/>
    <w:rsid w:val="00355F41"/>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0C2A"/>
    <w:rsid w:val="0037105D"/>
    <w:rsid w:val="00371627"/>
    <w:rsid w:val="003718E3"/>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43D"/>
    <w:rsid w:val="0039753A"/>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15"/>
    <w:rsid w:val="003B08C9"/>
    <w:rsid w:val="003B1131"/>
    <w:rsid w:val="003B14D3"/>
    <w:rsid w:val="003B187A"/>
    <w:rsid w:val="003B1C9D"/>
    <w:rsid w:val="003B1DB5"/>
    <w:rsid w:val="003B1F53"/>
    <w:rsid w:val="003B1F56"/>
    <w:rsid w:val="003B2249"/>
    <w:rsid w:val="003B236E"/>
    <w:rsid w:val="003B24E3"/>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227"/>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1E4"/>
    <w:rsid w:val="003D6447"/>
    <w:rsid w:val="003D6DC9"/>
    <w:rsid w:val="003D7E68"/>
    <w:rsid w:val="003E1296"/>
    <w:rsid w:val="003E162A"/>
    <w:rsid w:val="003E1983"/>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F0446"/>
    <w:rsid w:val="003F0DA9"/>
    <w:rsid w:val="003F13F9"/>
    <w:rsid w:val="003F163F"/>
    <w:rsid w:val="003F1884"/>
    <w:rsid w:val="003F1C38"/>
    <w:rsid w:val="003F3495"/>
    <w:rsid w:val="003F3945"/>
    <w:rsid w:val="003F4293"/>
    <w:rsid w:val="003F4363"/>
    <w:rsid w:val="003F48AC"/>
    <w:rsid w:val="003F4C6F"/>
    <w:rsid w:val="003F4E30"/>
    <w:rsid w:val="003F509D"/>
    <w:rsid w:val="003F52D0"/>
    <w:rsid w:val="003F5347"/>
    <w:rsid w:val="003F54E9"/>
    <w:rsid w:val="003F573C"/>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47D"/>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B93"/>
    <w:rsid w:val="0043156E"/>
    <w:rsid w:val="00431BEF"/>
    <w:rsid w:val="00432212"/>
    <w:rsid w:val="0043228E"/>
    <w:rsid w:val="004326E1"/>
    <w:rsid w:val="00432A6B"/>
    <w:rsid w:val="00432DF5"/>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E19"/>
    <w:rsid w:val="004428C3"/>
    <w:rsid w:val="00442DA2"/>
    <w:rsid w:val="00442FA8"/>
    <w:rsid w:val="004431B5"/>
    <w:rsid w:val="00443773"/>
    <w:rsid w:val="00443B56"/>
    <w:rsid w:val="00443F0B"/>
    <w:rsid w:val="004442A4"/>
    <w:rsid w:val="00444DA8"/>
    <w:rsid w:val="004453CF"/>
    <w:rsid w:val="004455A0"/>
    <w:rsid w:val="00445828"/>
    <w:rsid w:val="00445B93"/>
    <w:rsid w:val="00445CEA"/>
    <w:rsid w:val="00447104"/>
    <w:rsid w:val="0044729D"/>
    <w:rsid w:val="004479B8"/>
    <w:rsid w:val="004508E8"/>
    <w:rsid w:val="00450D84"/>
    <w:rsid w:val="004518E0"/>
    <w:rsid w:val="00452487"/>
    <w:rsid w:val="00452BB4"/>
    <w:rsid w:val="00453086"/>
    <w:rsid w:val="004549EC"/>
    <w:rsid w:val="00454D5C"/>
    <w:rsid w:val="00455860"/>
    <w:rsid w:val="00455B3A"/>
    <w:rsid w:val="00455CBF"/>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38B"/>
    <w:rsid w:val="00467D1F"/>
    <w:rsid w:val="00471190"/>
    <w:rsid w:val="004711EF"/>
    <w:rsid w:val="004719F0"/>
    <w:rsid w:val="00471F70"/>
    <w:rsid w:val="00472065"/>
    <w:rsid w:val="0047246E"/>
    <w:rsid w:val="00472760"/>
    <w:rsid w:val="00472B46"/>
    <w:rsid w:val="00473001"/>
    <w:rsid w:val="0047427B"/>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AAC"/>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ED3"/>
    <w:rsid w:val="004A21D0"/>
    <w:rsid w:val="004A2919"/>
    <w:rsid w:val="004A2F73"/>
    <w:rsid w:val="004A346C"/>
    <w:rsid w:val="004A3533"/>
    <w:rsid w:val="004A3B88"/>
    <w:rsid w:val="004A5493"/>
    <w:rsid w:val="004A6954"/>
    <w:rsid w:val="004A6CCD"/>
    <w:rsid w:val="004A72C0"/>
    <w:rsid w:val="004B01C9"/>
    <w:rsid w:val="004B0721"/>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241"/>
    <w:rsid w:val="004C2742"/>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13BD"/>
    <w:rsid w:val="004D1CAF"/>
    <w:rsid w:val="004D221B"/>
    <w:rsid w:val="004D24C8"/>
    <w:rsid w:val="004D2A2E"/>
    <w:rsid w:val="004D36BF"/>
    <w:rsid w:val="004D384F"/>
    <w:rsid w:val="004D3ADB"/>
    <w:rsid w:val="004D3C23"/>
    <w:rsid w:val="004D4538"/>
    <w:rsid w:val="004D4A9F"/>
    <w:rsid w:val="004D4FB6"/>
    <w:rsid w:val="004D572F"/>
    <w:rsid w:val="004D6068"/>
    <w:rsid w:val="004D6815"/>
    <w:rsid w:val="004D7A24"/>
    <w:rsid w:val="004E12D9"/>
    <w:rsid w:val="004E19EB"/>
    <w:rsid w:val="004E23A7"/>
    <w:rsid w:val="004E2554"/>
    <w:rsid w:val="004E25FA"/>
    <w:rsid w:val="004E2705"/>
    <w:rsid w:val="004E3064"/>
    <w:rsid w:val="004E5418"/>
    <w:rsid w:val="004E57A6"/>
    <w:rsid w:val="004E6578"/>
    <w:rsid w:val="004E6738"/>
    <w:rsid w:val="004E6B02"/>
    <w:rsid w:val="004E719F"/>
    <w:rsid w:val="004E766C"/>
    <w:rsid w:val="004E76F5"/>
    <w:rsid w:val="004F038C"/>
    <w:rsid w:val="004F0DAF"/>
    <w:rsid w:val="004F1295"/>
    <w:rsid w:val="004F16E2"/>
    <w:rsid w:val="004F21EE"/>
    <w:rsid w:val="004F26B3"/>
    <w:rsid w:val="004F30E5"/>
    <w:rsid w:val="004F388F"/>
    <w:rsid w:val="004F40BE"/>
    <w:rsid w:val="004F47FD"/>
    <w:rsid w:val="004F49C2"/>
    <w:rsid w:val="004F4E86"/>
    <w:rsid w:val="004F600D"/>
    <w:rsid w:val="004F606A"/>
    <w:rsid w:val="004F621F"/>
    <w:rsid w:val="004F6373"/>
    <w:rsid w:val="004F6E37"/>
    <w:rsid w:val="004F6E7A"/>
    <w:rsid w:val="004F759A"/>
    <w:rsid w:val="0050036C"/>
    <w:rsid w:val="00500441"/>
    <w:rsid w:val="00500C7A"/>
    <w:rsid w:val="00501006"/>
    <w:rsid w:val="0050101A"/>
    <w:rsid w:val="00502279"/>
    <w:rsid w:val="005023D0"/>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D6A"/>
    <w:rsid w:val="00513006"/>
    <w:rsid w:val="005135EA"/>
    <w:rsid w:val="005147F3"/>
    <w:rsid w:val="005148E1"/>
    <w:rsid w:val="00514955"/>
    <w:rsid w:val="00514C5A"/>
    <w:rsid w:val="00514D8A"/>
    <w:rsid w:val="00515826"/>
    <w:rsid w:val="005158F5"/>
    <w:rsid w:val="00516146"/>
    <w:rsid w:val="00516384"/>
    <w:rsid w:val="00517B5C"/>
    <w:rsid w:val="005202C4"/>
    <w:rsid w:val="005203BE"/>
    <w:rsid w:val="00520544"/>
    <w:rsid w:val="005211C4"/>
    <w:rsid w:val="0052164A"/>
    <w:rsid w:val="00522156"/>
    <w:rsid w:val="00522C81"/>
    <w:rsid w:val="005234FA"/>
    <w:rsid w:val="00523BFE"/>
    <w:rsid w:val="00524457"/>
    <w:rsid w:val="00524804"/>
    <w:rsid w:val="00524CFF"/>
    <w:rsid w:val="00524E07"/>
    <w:rsid w:val="00525BF0"/>
    <w:rsid w:val="00525C2F"/>
    <w:rsid w:val="00525DB3"/>
    <w:rsid w:val="00526671"/>
    <w:rsid w:val="00526E16"/>
    <w:rsid w:val="00527115"/>
    <w:rsid w:val="00527298"/>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218"/>
    <w:rsid w:val="0053447F"/>
    <w:rsid w:val="005346E8"/>
    <w:rsid w:val="005352ED"/>
    <w:rsid w:val="0053569A"/>
    <w:rsid w:val="005364FD"/>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380B"/>
    <w:rsid w:val="00543849"/>
    <w:rsid w:val="005442BC"/>
    <w:rsid w:val="0054466D"/>
    <w:rsid w:val="00545F72"/>
    <w:rsid w:val="00546321"/>
    <w:rsid w:val="005468EB"/>
    <w:rsid w:val="0054695B"/>
    <w:rsid w:val="00547310"/>
    <w:rsid w:val="0054769B"/>
    <w:rsid w:val="00547B37"/>
    <w:rsid w:val="00547C2B"/>
    <w:rsid w:val="00547DFE"/>
    <w:rsid w:val="00550583"/>
    <w:rsid w:val="00550A34"/>
    <w:rsid w:val="00550C47"/>
    <w:rsid w:val="00550FDA"/>
    <w:rsid w:val="00551191"/>
    <w:rsid w:val="00551292"/>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67C95"/>
    <w:rsid w:val="005704E6"/>
    <w:rsid w:val="0057170A"/>
    <w:rsid w:val="00572570"/>
    <w:rsid w:val="00572583"/>
    <w:rsid w:val="00572A4C"/>
    <w:rsid w:val="00572FF0"/>
    <w:rsid w:val="00573284"/>
    <w:rsid w:val="00573403"/>
    <w:rsid w:val="00573C42"/>
    <w:rsid w:val="00573DD4"/>
    <w:rsid w:val="005746FC"/>
    <w:rsid w:val="00574882"/>
    <w:rsid w:val="00574DE1"/>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1BF"/>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831"/>
    <w:rsid w:val="005B1B9B"/>
    <w:rsid w:val="005B2422"/>
    <w:rsid w:val="005B25EB"/>
    <w:rsid w:val="005B2BDC"/>
    <w:rsid w:val="005B3056"/>
    <w:rsid w:val="005B3177"/>
    <w:rsid w:val="005B3887"/>
    <w:rsid w:val="005B4071"/>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6C2"/>
    <w:rsid w:val="005C28BE"/>
    <w:rsid w:val="005C2B2C"/>
    <w:rsid w:val="005C2D51"/>
    <w:rsid w:val="005C2F46"/>
    <w:rsid w:val="005C319B"/>
    <w:rsid w:val="005C3662"/>
    <w:rsid w:val="005C3964"/>
    <w:rsid w:val="005C3D3D"/>
    <w:rsid w:val="005C487E"/>
    <w:rsid w:val="005C4B21"/>
    <w:rsid w:val="005C4B34"/>
    <w:rsid w:val="005C51DD"/>
    <w:rsid w:val="005C5490"/>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9BB"/>
    <w:rsid w:val="005D6233"/>
    <w:rsid w:val="005D6CA1"/>
    <w:rsid w:val="005D6CA2"/>
    <w:rsid w:val="005D70E5"/>
    <w:rsid w:val="005D725D"/>
    <w:rsid w:val="005D7343"/>
    <w:rsid w:val="005D77CF"/>
    <w:rsid w:val="005D7BD2"/>
    <w:rsid w:val="005D7CC0"/>
    <w:rsid w:val="005E0245"/>
    <w:rsid w:val="005E0377"/>
    <w:rsid w:val="005E0BE1"/>
    <w:rsid w:val="005E0EFB"/>
    <w:rsid w:val="005E1C24"/>
    <w:rsid w:val="005E1C81"/>
    <w:rsid w:val="005E1D8E"/>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BD8"/>
    <w:rsid w:val="005F5FCD"/>
    <w:rsid w:val="005F5FE1"/>
    <w:rsid w:val="005F6B1E"/>
    <w:rsid w:val="005F6E26"/>
    <w:rsid w:val="00600946"/>
    <w:rsid w:val="006010A4"/>
    <w:rsid w:val="006010D4"/>
    <w:rsid w:val="0060140C"/>
    <w:rsid w:val="00602131"/>
    <w:rsid w:val="00602649"/>
    <w:rsid w:val="00602E9E"/>
    <w:rsid w:val="006031AB"/>
    <w:rsid w:val="006034A7"/>
    <w:rsid w:val="006036AF"/>
    <w:rsid w:val="00603E0F"/>
    <w:rsid w:val="00604275"/>
    <w:rsid w:val="00604730"/>
    <w:rsid w:val="00604847"/>
    <w:rsid w:val="00604D12"/>
    <w:rsid w:val="00604D48"/>
    <w:rsid w:val="006052E9"/>
    <w:rsid w:val="00605710"/>
    <w:rsid w:val="006058CC"/>
    <w:rsid w:val="00606DD8"/>
    <w:rsid w:val="0060729D"/>
    <w:rsid w:val="00607C77"/>
    <w:rsid w:val="00607D29"/>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A2E"/>
    <w:rsid w:val="00616B53"/>
    <w:rsid w:val="00617417"/>
    <w:rsid w:val="006177D1"/>
    <w:rsid w:val="00620329"/>
    <w:rsid w:val="0062093A"/>
    <w:rsid w:val="0062095B"/>
    <w:rsid w:val="00621C92"/>
    <w:rsid w:val="00622241"/>
    <w:rsid w:val="006222B3"/>
    <w:rsid w:val="0062314B"/>
    <w:rsid w:val="0062322C"/>
    <w:rsid w:val="006242BC"/>
    <w:rsid w:val="006249D1"/>
    <w:rsid w:val="00624F74"/>
    <w:rsid w:val="00625378"/>
    <w:rsid w:val="006267EB"/>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2D2"/>
    <w:rsid w:val="00636368"/>
    <w:rsid w:val="006365C0"/>
    <w:rsid w:val="0063662B"/>
    <w:rsid w:val="0063677E"/>
    <w:rsid w:val="006368D3"/>
    <w:rsid w:val="00636F00"/>
    <w:rsid w:val="00637A9A"/>
    <w:rsid w:val="00640A85"/>
    <w:rsid w:val="00640D12"/>
    <w:rsid w:val="00640DFF"/>
    <w:rsid w:val="00640E2D"/>
    <w:rsid w:val="00641AF2"/>
    <w:rsid w:val="00641BD1"/>
    <w:rsid w:val="00642066"/>
    <w:rsid w:val="006424AD"/>
    <w:rsid w:val="006424E5"/>
    <w:rsid w:val="00643FC5"/>
    <w:rsid w:val="006446A5"/>
    <w:rsid w:val="00644AE7"/>
    <w:rsid w:val="00644BD6"/>
    <w:rsid w:val="00644EFF"/>
    <w:rsid w:val="0064558D"/>
    <w:rsid w:val="00645748"/>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1140"/>
    <w:rsid w:val="00651465"/>
    <w:rsid w:val="00651620"/>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C75"/>
    <w:rsid w:val="00657EB8"/>
    <w:rsid w:val="00660409"/>
    <w:rsid w:val="006607CB"/>
    <w:rsid w:val="00660948"/>
    <w:rsid w:val="0066141D"/>
    <w:rsid w:val="00661FFA"/>
    <w:rsid w:val="00662717"/>
    <w:rsid w:val="00662A8C"/>
    <w:rsid w:val="00662B91"/>
    <w:rsid w:val="006630AB"/>
    <w:rsid w:val="006632B0"/>
    <w:rsid w:val="00663C8F"/>
    <w:rsid w:val="00663DF5"/>
    <w:rsid w:val="00664234"/>
    <w:rsid w:val="00664591"/>
    <w:rsid w:val="00664901"/>
    <w:rsid w:val="006649F4"/>
    <w:rsid w:val="00664A52"/>
    <w:rsid w:val="00664F0E"/>
    <w:rsid w:val="00665933"/>
    <w:rsid w:val="00665CA8"/>
    <w:rsid w:val="006662B0"/>
    <w:rsid w:val="00666A8C"/>
    <w:rsid w:val="006673E3"/>
    <w:rsid w:val="006676DC"/>
    <w:rsid w:val="00667B06"/>
    <w:rsid w:val="006704AC"/>
    <w:rsid w:val="00670D6F"/>
    <w:rsid w:val="00670DD5"/>
    <w:rsid w:val="00671296"/>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3626"/>
    <w:rsid w:val="0069446A"/>
    <w:rsid w:val="00694CC4"/>
    <w:rsid w:val="00694D5D"/>
    <w:rsid w:val="00694D61"/>
    <w:rsid w:val="00694E59"/>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65A9"/>
    <w:rsid w:val="006A7836"/>
    <w:rsid w:val="006B06D5"/>
    <w:rsid w:val="006B10AE"/>
    <w:rsid w:val="006B13E1"/>
    <w:rsid w:val="006B18D3"/>
    <w:rsid w:val="006B1CCC"/>
    <w:rsid w:val="006B1FBC"/>
    <w:rsid w:val="006B23F7"/>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804"/>
    <w:rsid w:val="006C3E81"/>
    <w:rsid w:val="006C4283"/>
    <w:rsid w:val="006C43FA"/>
    <w:rsid w:val="006C440D"/>
    <w:rsid w:val="006C4760"/>
    <w:rsid w:val="006C5695"/>
    <w:rsid w:val="006C59F3"/>
    <w:rsid w:val="006C62AA"/>
    <w:rsid w:val="006C64E5"/>
    <w:rsid w:val="006C6547"/>
    <w:rsid w:val="006C69F1"/>
    <w:rsid w:val="006C6F45"/>
    <w:rsid w:val="006D0DAB"/>
    <w:rsid w:val="006D1486"/>
    <w:rsid w:val="006D1AB2"/>
    <w:rsid w:val="006D239C"/>
    <w:rsid w:val="006D25C7"/>
    <w:rsid w:val="006D2A6E"/>
    <w:rsid w:val="006D2C62"/>
    <w:rsid w:val="006D31C3"/>
    <w:rsid w:val="006D382F"/>
    <w:rsid w:val="006D384A"/>
    <w:rsid w:val="006D408E"/>
    <w:rsid w:val="006D4365"/>
    <w:rsid w:val="006D4AB5"/>
    <w:rsid w:val="006D53C3"/>
    <w:rsid w:val="006D55BB"/>
    <w:rsid w:val="006D69F9"/>
    <w:rsid w:val="006D7219"/>
    <w:rsid w:val="006D78E6"/>
    <w:rsid w:val="006D79DB"/>
    <w:rsid w:val="006E0CC1"/>
    <w:rsid w:val="006E159E"/>
    <w:rsid w:val="006E27F0"/>
    <w:rsid w:val="006E2A2D"/>
    <w:rsid w:val="006E2CBF"/>
    <w:rsid w:val="006E3091"/>
    <w:rsid w:val="006E3403"/>
    <w:rsid w:val="006E3408"/>
    <w:rsid w:val="006E3A53"/>
    <w:rsid w:val="006E3A57"/>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3E1"/>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2E81"/>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7FD"/>
    <w:rsid w:val="00714898"/>
    <w:rsid w:val="007148E3"/>
    <w:rsid w:val="00715C81"/>
    <w:rsid w:val="00715EA4"/>
    <w:rsid w:val="00715F29"/>
    <w:rsid w:val="00716909"/>
    <w:rsid w:val="00716AC9"/>
    <w:rsid w:val="00717180"/>
    <w:rsid w:val="00717270"/>
    <w:rsid w:val="00720164"/>
    <w:rsid w:val="00720264"/>
    <w:rsid w:val="00720A03"/>
    <w:rsid w:val="00721417"/>
    <w:rsid w:val="00721DC5"/>
    <w:rsid w:val="00721E21"/>
    <w:rsid w:val="00721EE7"/>
    <w:rsid w:val="0072216B"/>
    <w:rsid w:val="0072428F"/>
    <w:rsid w:val="007245D5"/>
    <w:rsid w:val="007246E8"/>
    <w:rsid w:val="00724D7B"/>
    <w:rsid w:val="0072531F"/>
    <w:rsid w:val="00725729"/>
    <w:rsid w:val="00725A22"/>
    <w:rsid w:val="00725AA0"/>
    <w:rsid w:val="0072693B"/>
    <w:rsid w:val="00726CE6"/>
    <w:rsid w:val="0072786E"/>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7FD"/>
    <w:rsid w:val="00742A95"/>
    <w:rsid w:val="00743137"/>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2F0C"/>
    <w:rsid w:val="00752FED"/>
    <w:rsid w:val="007530BF"/>
    <w:rsid w:val="0075343D"/>
    <w:rsid w:val="00753A44"/>
    <w:rsid w:val="00753B34"/>
    <w:rsid w:val="00754414"/>
    <w:rsid w:val="00754E10"/>
    <w:rsid w:val="00754E2B"/>
    <w:rsid w:val="00754FA9"/>
    <w:rsid w:val="00755668"/>
    <w:rsid w:val="00755D36"/>
    <w:rsid w:val="00755F9E"/>
    <w:rsid w:val="0075603F"/>
    <w:rsid w:val="00756E3A"/>
    <w:rsid w:val="00757DFE"/>
    <w:rsid w:val="007600A2"/>
    <w:rsid w:val="007602A7"/>
    <w:rsid w:val="007605E9"/>
    <w:rsid w:val="00760DEC"/>
    <w:rsid w:val="00760F57"/>
    <w:rsid w:val="007619AD"/>
    <w:rsid w:val="00761ADE"/>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6BAA"/>
    <w:rsid w:val="007670F0"/>
    <w:rsid w:val="00770194"/>
    <w:rsid w:val="0077099C"/>
    <w:rsid w:val="00770B62"/>
    <w:rsid w:val="00770C60"/>
    <w:rsid w:val="00771D69"/>
    <w:rsid w:val="007726A7"/>
    <w:rsid w:val="007726F1"/>
    <w:rsid w:val="00772D13"/>
    <w:rsid w:val="00772DE0"/>
    <w:rsid w:val="00772EEF"/>
    <w:rsid w:val="0077302C"/>
    <w:rsid w:val="00773BD6"/>
    <w:rsid w:val="007746AC"/>
    <w:rsid w:val="00774ED4"/>
    <w:rsid w:val="007754F9"/>
    <w:rsid w:val="00775C1B"/>
    <w:rsid w:val="00776223"/>
    <w:rsid w:val="00777465"/>
    <w:rsid w:val="00777CCA"/>
    <w:rsid w:val="00780611"/>
    <w:rsid w:val="007810AF"/>
    <w:rsid w:val="0078131C"/>
    <w:rsid w:val="00781503"/>
    <w:rsid w:val="00781BEC"/>
    <w:rsid w:val="007826EE"/>
    <w:rsid w:val="007827F7"/>
    <w:rsid w:val="007832CA"/>
    <w:rsid w:val="00783DEF"/>
    <w:rsid w:val="00783E39"/>
    <w:rsid w:val="0078432E"/>
    <w:rsid w:val="007848B7"/>
    <w:rsid w:val="007857D8"/>
    <w:rsid w:val="00785A27"/>
    <w:rsid w:val="00786000"/>
    <w:rsid w:val="0078603F"/>
    <w:rsid w:val="00786356"/>
    <w:rsid w:val="007863F6"/>
    <w:rsid w:val="007867F9"/>
    <w:rsid w:val="00786FB4"/>
    <w:rsid w:val="007877A2"/>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659"/>
    <w:rsid w:val="007A1B22"/>
    <w:rsid w:val="007A1B32"/>
    <w:rsid w:val="007A1C55"/>
    <w:rsid w:val="007A1FB0"/>
    <w:rsid w:val="007A2129"/>
    <w:rsid w:val="007A22BD"/>
    <w:rsid w:val="007A22CE"/>
    <w:rsid w:val="007A2AD1"/>
    <w:rsid w:val="007A2D8C"/>
    <w:rsid w:val="007A3314"/>
    <w:rsid w:val="007A3474"/>
    <w:rsid w:val="007A3801"/>
    <w:rsid w:val="007A380B"/>
    <w:rsid w:val="007A3B1F"/>
    <w:rsid w:val="007A3F6E"/>
    <w:rsid w:val="007A4605"/>
    <w:rsid w:val="007A4894"/>
    <w:rsid w:val="007A4C89"/>
    <w:rsid w:val="007A4E4B"/>
    <w:rsid w:val="007A5643"/>
    <w:rsid w:val="007A5AA9"/>
    <w:rsid w:val="007A6040"/>
    <w:rsid w:val="007A68BF"/>
    <w:rsid w:val="007A7007"/>
    <w:rsid w:val="007A7026"/>
    <w:rsid w:val="007A7A53"/>
    <w:rsid w:val="007A7ACB"/>
    <w:rsid w:val="007A7ECD"/>
    <w:rsid w:val="007B07E9"/>
    <w:rsid w:val="007B2463"/>
    <w:rsid w:val="007B2ED9"/>
    <w:rsid w:val="007B2F6E"/>
    <w:rsid w:val="007B2F7C"/>
    <w:rsid w:val="007B3011"/>
    <w:rsid w:val="007B3431"/>
    <w:rsid w:val="007B34A4"/>
    <w:rsid w:val="007B3E89"/>
    <w:rsid w:val="007B3ECA"/>
    <w:rsid w:val="007B4980"/>
    <w:rsid w:val="007B4C42"/>
    <w:rsid w:val="007B570B"/>
    <w:rsid w:val="007B68D2"/>
    <w:rsid w:val="007B692F"/>
    <w:rsid w:val="007B699A"/>
    <w:rsid w:val="007B6AC8"/>
    <w:rsid w:val="007B74A3"/>
    <w:rsid w:val="007B75FE"/>
    <w:rsid w:val="007B7B12"/>
    <w:rsid w:val="007C0160"/>
    <w:rsid w:val="007C0740"/>
    <w:rsid w:val="007C0875"/>
    <w:rsid w:val="007C103D"/>
    <w:rsid w:val="007C14EE"/>
    <w:rsid w:val="007C1537"/>
    <w:rsid w:val="007C19F1"/>
    <w:rsid w:val="007C2825"/>
    <w:rsid w:val="007C2D23"/>
    <w:rsid w:val="007C326F"/>
    <w:rsid w:val="007C37E2"/>
    <w:rsid w:val="007C3FA0"/>
    <w:rsid w:val="007C44D5"/>
    <w:rsid w:val="007C4A76"/>
    <w:rsid w:val="007C4F97"/>
    <w:rsid w:val="007C53D3"/>
    <w:rsid w:val="007C5C32"/>
    <w:rsid w:val="007C5CF0"/>
    <w:rsid w:val="007C5E33"/>
    <w:rsid w:val="007C607B"/>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78B"/>
    <w:rsid w:val="007F3B77"/>
    <w:rsid w:val="007F42D7"/>
    <w:rsid w:val="007F43AF"/>
    <w:rsid w:val="007F4E39"/>
    <w:rsid w:val="007F5C28"/>
    <w:rsid w:val="007F6371"/>
    <w:rsid w:val="007F69A3"/>
    <w:rsid w:val="007F70A4"/>
    <w:rsid w:val="007F7177"/>
    <w:rsid w:val="007F72B6"/>
    <w:rsid w:val="007F7471"/>
    <w:rsid w:val="007F750B"/>
    <w:rsid w:val="0080001C"/>
    <w:rsid w:val="0080131A"/>
    <w:rsid w:val="0080140F"/>
    <w:rsid w:val="00801512"/>
    <w:rsid w:val="00801900"/>
    <w:rsid w:val="00801A7B"/>
    <w:rsid w:val="008021B6"/>
    <w:rsid w:val="00802C2D"/>
    <w:rsid w:val="0080341B"/>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4DC2"/>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3F0D"/>
    <w:rsid w:val="00824651"/>
    <w:rsid w:val="008252FB"/>
    <w:rsid w:val="008258E0"/>
    <w:rsid w:val="008259D2"/>
    <w:rsid w:val="008263F4"/>
    <w:rsid w:val="00826CF0"/>
    <w:rsid w:val="00827906"/>
    <w:rsid w:val="00830103"/>
    <w:rsid w:val="00831007"/>
    <w:rsid w:val="008314E4"/>
    <w:rsid w:val="00831A43"/>
    <w:rsid w:val="00831B97"/>
    <w:rsid w:val="00831E21"/>
    <w:rsid w:val="008321DA"/>
    <w:rsid w:val="00832587"/>
    <w:rsid w:val="00832746"/>
    <w:rsid w:val="00832AFA"/>
    <w:rsid w:val="00832B4E"/>
    <w:rsid w:val="00832BDE"/>
    <w:rsid w:val="00832ED2"/>
    <w:rsid w:val="00833BD1"/>
    <w:rsid w:val="0083482A"/>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352E"/>
    <w:rsid w:val="0085395B"/>
    <w:rsid w:val="00853FFE"/>
    <w:rsid w:val="00854118"/>
    <w:rsid w:val="00854569"/>
    <w:rsid w:val="00854736"/>
    <w:rsid w:val="008547AE"/>
    <w:rsid w:val="0085494B"/>
    <w:rsid w:val="0085498E"/>
    <w:rsid w:val="00855690"/>
    <w:rsid w:val="0085596E"/>
    <w:rsid w:val="0085598B"/>
    <w:rsid w:val="008559A5"/>
    <w:rsid w:val="00855F51"/>
    <w:rsid w:val="008567B5"/>
    <w:rsid w:val="00857A1F"/>
    <w:rsid w:val="0086036C"/>
    <w:rsid w:val="00860968"/>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CE6"/>
    <w:rsid w:val="00873E39"/>
    <w:rsid w:val="00874211"/>
    <w:rsid w:val="00874758"/>
    <w:rsid w:val="008752FB"/>
    <w:rsid w:val="00875455"/>
    <w:rsid w:val="00875966"/>
    <w:rsid w:val="0087664B"/>
    <w:rsid w:val="00876A06"/>
    <w:rsid w:val="00876BFD"/>
    <w:rsid w:val="00876DF9"/>
    <w:rsid w:val="00877764"/>
    <w:rsid w:val="00877A19"/>
    <w:rsid w:val="008808E1"/>
    <w:rsid w:val="00880A2E"/>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6F83"/>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0F71"/>
    <w:rsid w:val="008D169B"/>
    <w:rsid w:val="008D1786"/>
    <w:rsid w:val="008D1BF9"/>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00D6"/>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ACC"/>
    <w:rsid w:val="00900C40"/>
    <w:rsid w:val="0090168C"/>
    <w:rsid w:val="009019A1"/>
    <w:rsid w:val="00901A00"/>
    <w:rsid w:val="00901E78"/>
    <w:rsid w:val="0090204C"/>
    <w:rsid w:val="00902331"/>
    <w:rsid w:val="0090273D"/>
    <w:rsid w:val="00902E54"/>
    <w:rsid w:val="00903090"/>
    <w:rsid w:val="00903275"/>
    <w:rsid w:val="0090336D"/>
    <w:rsid w:val="009033A2"/>
    <w:rsid w:val="009033BF"/>
    <w:rsid w:val="00903692"/>
    <w:rsid w:val="0090467F"/>
    <w:rsid w:val="009051EF"/>
    <w:rsid w:val="00905D70"/>
    <w:rsid w:val="00906E43"/>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11C6"/>
    <w:rsid w:val="009317C3"/>
    <w:rsid w:val="00931E9D"/>
    <w:rsid w:val="00932718"/>
    <w:rsid w:val="00932A71"/>
    <w:rsid w:val="0093321B"/>
    <w:rsid w:val="009335ED"/>
    <w:rsid w:val="00933A2D"/>
    <w:rsid w:val="00934920"/>
    <w:rsid w:val="009349A5"/>
    <w:rsid w:val="009350AF"/>
    <w:rsid w:val="009350B4"/>
    <w:rsid w:val="0093532E"/>
    <w:rsid w:val="00935661"/>
    <w:rsid w:val="00935838"/>
    <w:rsid w:val="00935E2D"/>
    <w:rsid w:val="00935E4C"/>
    <w:rsid w:val="00936046"/>
    <w:rsid w:val="009361D6"/>
    <w:rsid w:val="00936502"/>
    <w:rsid w:val="00936A27"/>
    <w:rsid w:val="00937D62"/>
    <w:rsid w:val="009406BF"/>
    <w:rsid w:val="0094073A"/>
    <w:rsid w:val="009427EC"/>
    <w:rsid w:val="009435E6"/>
    <w:rsid w:val="00943B62"/>
    <w:rsid w:val="00944791"/>
    <w:rsid w:val="00946434"/>
    <w:rsid w:val="00946C24"/>
    <w:rsid w:val="00947783"/>
    <w:rsid w:val="009479BE"/>
    <w:rsid w:val="00950D30"/>
    <w:rsid w:val="0095234C"/>
    <w:rsid w:val="00952C84"/>
    <w:rsid w:val="009532AF"/>
    <w:rsid w:val="00953610"/>
    <w:rsid w:val="00953878"/>
    <w:rsid w:val="00953A7B"/>
    <w:rsid w:val="00956143"/>
    <w:rsid w:val="00956922"/>
    <w:rsid w:val="00956ED3"/>
    <w:rsid w:val="00956F26"/>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6FE"/>
    <w:rsid w:val="00973CB8"/>
    <w:rsid w:val="00973D4E"/>
    <w:rsid w:val="00974092"/>
    <w:rsid w:val="00974292"/>
    <w:rsid w:val="00974BBE"/>
    <w:rsid w:val="009752D2"/>
    <w:rsid w:val="00975E53"/>
    <w:rsid w:val="00977056"/>
    <w:rsid w:val="009770F5"/>
    <w:rsid w:val="00977FD7"/>
    <w:rsid w:val="009803D3"/>
    <w:rsid w:val="009806BA"/>
    <w:rsid w:val="009816BB"/>
    <w:rsid w:val="009824C3"/>
    <w:rsid w:val="009825FD"/>
    <w:rsid w:val="00982A1B"/>
    <w:rsid w:val="00982D05"/>
    <w:rsid w:val="009831C4"/>
    <w:rsid w:val="0098396F"/>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A7E38"/>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3B0"/>
    <w:rsid w:val="009C6628"/>
    <w:rsid w:val="009C68B9"/>
    <w:rsid w:val="009C7394"/>
    <w:rsid w:val="009C77EC"/>
    <w:rsid w:val="009D03A0"/>
    <w:rsid w:val="009D0598"/>
    <w:rsid w:val="009D08E4"/>
    <w:rsid w:val="009D0D29"/>
    <w:rsid w:val="009D118A"/>
    <w:rsid w:val="009D15A8"/>
    <w:rsid w:val="009D15AE"/>
    <w:rsid w:val="009D175C"/>
    <w:rsid w:val="009D184B"/>
    <w:rsid w:val="009D187D"/>
    <w:rsid w:val="009D1B6A"/>
    <w:rsid w:val="009D2425"/>
    <w:rsid w:val="009D2961"/>
    <w:rsid w:val="009D2F4B"/>
    <w:rsid w:val="009D3280"/>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15E"/>
    <w:rsid w:val="009E32C6"/>
    <w:rsid w:val="009E4618"/>
    <w:rsid w:val="009E4F0B"/>
    <w:rsid w:val="009E4F63"/>
    <w:rsid w:val="009E6292"/>
    <w:rsid w:val="009E6373"/>
    <w:rsid w:val="009E6481"/>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3D"/>
    <w:rsid w:val="00A215E8"/>
    <w:rsid w:val="00A217FC"/>
    <w:rsid w:val="00A22A97"/>
    <w:rsid w:val="00A22C75"/>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06E9"/>
    <w:rsid w:val="00A315C5"/>
    <w:rsid w:val="00A31D76"/>
    <w:rsid w:val="00A31D94"/>
    <w:rsid w:val="00A3222C"/>
    <w:rsid w:val="00A32706"/>
    <w:rsid w:val="00A32A97"/>
    <w:rsid w:val="00A3316F"/>
    <w:rsid w:val="00A333C2"/>
    <w:rsid w:val="00A33667"/>
    <w:rsid w:val="00A336B8"/>
    <w:rsid w:val="00A33E6A"/>
    <w:rsid w:val="00A33EDB"/>
    <w:rsid w:val="00A34233"/>
    <w:rsid w:val="00A34AE6"/>
    <w:rsid w:val="00A34BB4"/>
    <w:rsid w:val="00A34BE2"/>
    <w:rsid w:val="00A35932"/>
    <w:rsid w:val="00A36FCA"/>
    <w:rsid w:val="00A37B21"/>
    <w:rsid w:val="00A413CA"/>
    <w:rsid w:val="00A41539"/>
    <w:rsid w:val="00A419BF"/>
    <w:rsid w:val="00A41DAA"/>
    <w:rsid w:val="00A41FA2"/>
    <w:rsid w:val="00A4210D"/>
    <w:rsid w:val="00A42C7F"/>
    <w:rsid w:val="00A44705"/>
    <w:rsid w:val="00A447FE"/>
    <w:rsid w:val="00A44A5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6490"/>
    <w:rsid w:val="00A577B8"/>
    <w:rsid w:val="00A57DDB"/>
    <w:rsid w:val="00A60A85"/>
    <w:rsid w:val="00A613C6"/>
    <w:rsid w:val="00A614F4"/>
    <w:rsid w:val="00A62109"/>
    <w:rsid w:val="00A6223F"/>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27A"/>
    <w:rsid w:val="00A747D9"/>
    <w:rsid w:val="00A748C5"/>
    <w:rsid w:val="00A74D3B"/>
    <w:rsid w:val="00A750A7"/>
    <w:rsid w:val="00A75AF6"/>
    <w:rsid w:val="00A76EE2"/>
    <w:rsid w:val="00A77499"/>
    <w:rsid w:val="00A77798"/>
    <w:rsid w:val="00A77C0A"/>
    <w:rsid w:val="00A80038"/>
    <w:rsid w:val="00A80986"/>
    <w:rsid w:val="00A80CEE"/>
    <w:rsid w:val="00A811CF"/>
    <w:rsid w:val="00A814FC"/>
    <w:rsid w:val="00A81A25"/>
    <w:rsid w:val="00A81AAF"/>
    <w:rsid w:val="00A81E22"/>
    <w:rsid w:val="00A81F40"/>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6744"/>
    <w:rsid w:val="00AC72B2"/>
    <w:rsid w:val="00AC7788"/>
    <w:rsid w:val="00AC77CC"/>
    <w:rsid w:val="00AD0141"/>
    <w:rsid w:val="00AD01A3"/>
    <w:rsid w:val="00AD0D34"/>
    <w:rsid w:val="00AD13B5"/>
    <w:rsid w:val="00AD1CDC"/>
    <w:rsid w:val="00AD1D7A"/>
    <w:rsid w:val="00AD2FE8"/>
    <w:rsid w:val="00AD3074"/>
    <w:rsid w:val="00AD3089"/>
    <w:rsid w:val="00AD3782"/>
    <w:rsid w:val="00AD3819"/>
    <w:rsid w:val="00AD39D7"/>
    <w:rsid w:val="00AD4705"/>
    <w:rsid w:val="00AD57BB"/>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2A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BA4"/>
    <w:rsid w:val="00B36DE9"/>
    <w:rsid w:val="00B37330"/>
    <w:rsid w:val="00B374D1"/>
    <w:rsid w:val="00B37620"/>
    <w:rsid w:val="00B37649"/>
    <w:rsid w:val="00B37662"/>
    <w:rsid w:val="00B377DD"/>
    <w:rsid w:val="00B37B4C"/>
    <w:rsid w:val="00B37F54"/>
    <w:rsid w:val="00B40621"/>
    <w:rsid w:val="00B4094F"/>
    <w:rsid w:val="00B4119E"/>
    <w:rsid w:val="00B4165D"/>
    <w:rsid w:val="00B41B72"/>
    <w:rsid w:val="00B4257B"/>
    <w:rsid w:val="00B43516"/>
    <w:rsid w:val="00B435A9"/>
    <w:rsid w:val="00B43EC2"/>
    <w:rsid w:val="00B444DF"/>
    <w:rsid w:val="00B458DE"/>
    <w:rsid w:val="00B45BC8"/>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0EC2"/>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5F4"/>
    <w:rsid w:val="00B80799"/>
    <w:rsid w:val="00B814EE"/>
    <w:rsid w:val="00B815A0"/>
    <w:rsid w:val="00B81F82"/>
    <w:rsid w:val="00B82295"/>
    <w:rsid w:val="00B82750"/>
    <w:rsid w:val="00B82FA8"/>
    <w:rsid w:val="00B83191"/>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DDC"/>
    <w:rsid w:val="00B925D4"/>
    <w:rsid w:val="00B92CBC"/>
    <w:rsid w:val="00B9419B"/>
    <w:rsid w:val="00B94204"/>
    <w:rsid w:val="00B9429D"/>
    <w:rsid w:val="00B958D8"/>
    <w:rsid w:val="00B95926"/>
    <w:rsid w:val="00B95E0B"/>
    <w:rsid w:val="00B973B5"/>
    <w:rsid w:val="00B97422"/>
    <w:rsid w:val="00B974D2"/>
    <w:rsid w:val="00B975F1"/>
    <w:rsid w:val="00B979F5"/>
    <w:rsid w:val="00B97DD3"/>
    <w:rsid w:val="00B97E3F"/>
    <w:rsid w:val="00BA0A30"/>
    <w:rsid w:val="00BA105E"/>
    <w:rsid w:val="00BA264A"/>
    <w:rsid w:val="00BA27FC"/>
    <w:rsid w:val="00BA2808"/>
    <w:rsid w:val="00BA28E9"/>
    <w:rsid w:val="00BA2BC1"/>
    <w:rsid w:val="00BA3D64"/>
    <w:rsid w:val="00BA4225"/>
    <w:rsid w:val="00BA45F3"/>
    <w:rsid w:val="00BA4C85"/>
    <w:rsid w:val="00BA50D4"/>
    <w:rsid w:val="00BA51BA"/>
    <w:rsid w:val="00BA55DD"/>
    <w:rsid w:val="00BA5D85"/>
    <w:rsid w:val="00BA6113"/>
    <w:rsid w:val="00BA64D6"/>
    <w:rsid w:val="00BA71CE"/>
    <w:rsid w:val="00BA79DE"/>
    <w:rsid w:val="00BA7A62"/>
    <w:rsid w:val="00BA7DCA"/>
    <w:rsid w:val="00BB0A30"/>
    <w:rsid w:val="00BB14D5"/>
    <w:rsid w:val="00BB1814"/>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47BB"/>
    <w:rsid w:val="00BC4C1F"/>
    <w:rsid w:val="00BC4FF2"/>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201"/>
    <w:rsid w:val="00BD5790"/>
    <w:rsid w:val="00BD59BE"/>
    <w:rsid w:val="00BD5ECA"/>
    <w:rsid w:val="00BD7070"/>
    <w:rsid w:val="00BD7480"/>
    <w:rsid w:val="00BE04C7"/>
    <w:rsid w:val="00BE0779"/>
    <w:rsid w:val="00BE0A81"/>
    <w:rsid w:val="00BE14BA"/>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566"/>
    <w:rsid w:val="00BF17C1"/>
    <w:rsid w:val="00BF18C7"/>
    <w:rsid w:val="00BF1D53"/>
    <w:rsid w:val="00BF3052"/>
    <w:rsid w:val="00BF3DD1"/>
    <w:rsid w:val="00BF4903"/>
    <w:rsid w:val="00BF52C8"/>
    <w:rsid w:val="00BF54DA"/>
    <w:rsid w:val="00BF5A0A"/>
    <w:rsid w:val="00BF5AD4"/>
    <w:rsid w:val="00BF5E36"/>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6F7C"/>
    <w:rsid w:val="00C27722"/>
    <w:rsid w:val="00C27906"/>
    <w:rsid w:val="00C27D84"/>
    <w:rsid w:val="00C302A4"/>
    <w:rsid w:val="00C305F1"/>
    <w:rsid w:val="00C30895"/>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6B"/>
    <w:rsid w:val="00C41FF3"/>
    <w:rsid w:val="00C422C8"/>
    <w:rsid w:val="00C42457"/>
    <w:rsid w:val="00C4283F"/>
    <w:rsid w:val="00C437B3"/>
    <w:rsid w:val="00C43D1B"/>
    <w:rsid w:val="00C44B02"/>
    <w:rsid w:val="00C45A95"/>
    <w:rsid w:val="00C46816"/>
    <w:rsid w:val="00C46D24"/>
    <w:rsid w:val="00C513FF"/>
    <w:rsid w:val="00C516EB"/>
    <w:rsid w:val="00C51773"/>
    <w:rsid w:val="00C520C5"/>
    <w:rsid w:val="00C5224A"/>
    <w:rsid w:val="00C525C7"/>
    <w:rsid w:val="00C52639"/>
    <w:rsid w:val="00C52E23"/>
    <w:rsid w:val="00C52FDF"/>
    <w:rsid w:val="00C53002"/>
    <w:rsid w:val="00C54224"/>
    <w:rsid w:val="00C545D2"/>
    <w:rsid w:val="00C547CF"/>
    <w:rsid w:val="00C54B26"/>
    <w:rsid w:val="00C55CAF"/>
    <w:rsid w:val="00C56455"/>
    <w:rsid w:val="00C56918"/>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49E"/>
    <w:rsid w:val="00C646FC"/>
    <w:rsid w:val="00C64EBA"/>
    <w:rsid w:val="00C652AA"/>
    <w:rsid w:val="00C652EE"/>
    <w:rsid w:val="00C65B3E"/>
    <w:rsid w:val="00C66393"/>
    <w:rsid w:val="00C66EE0"/>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1E7"/>
    <w:rsid w:val="00C82413"/>
    <w:rsid w:val="00C82447"/>
    <w:rsid w:val="00C824EB"/>
    <w:rsid w:val="00C825E3"/>
    <w:rsid w:val="00C8285E"/>
    <w:rsid w:val="00C8299C"/>
    <w:rsid w:val="00C82BAC"/>
    <w:rsid w:val="00C82F6F"/>
    <w:rsid w:val="00C8301E"/>
    <w:rsid w:val="00C83033"/>
    <w:rsid w:val="00C836DF"/>
    <w:rsid w:val="00C83C22"/>
    <w:rsid w:val="00C844F7"/>
    <w:rsid w:val="00C84A4D"/>
    <w:rsid w:val="00C85254"/>
    <w:rsid w:val="00C858D0"/>
    <w:rsid w:val="00C85A99"/>
    <w:rsid w:val="00C85F84"/>
    <w:rsid w:val="00C862D2"/>
    <w:rsid w:val="00C86394"/>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AE6"/>
    <w:rsid w:val="00C94BF2"/>
    <w:rsid w:val="00C94D09"/>
    <w:rsid w:val="00C94D72"/>
    <w:rsid w:val="00C9533C"/>
    <w:rsid w:val="00C966E0"/>
    <w:rsid w:val="00C96E50"/>
    <w:rsid w:val="00C96FEB"/>
    <w:rsid w:val="00C9779D"/>
    <w:rsid w:val="00C97E7C"/>
    <w:rsid w:val="00CA0670"/>
    <w:rsid w:val="00CA086C"/>
    <w:rsid w:val="00CA09AC"/>
    <w:rsid w:val="00CA10AB"/>
    <w:rsid w:val="00CA1588"/>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77E"/>
    <w:rsid w:val="00CB435F"/>
    <w:rsid w:val="00CB4E56"/>
    <w:rsid w:val="00CB5115"/>
    <w:rsid w:val="00CB51E8"/>
    <w:rsid w:val="00CB5286"/>
    <w:rsid w:val="00CB5D13"/>
    <w:rsid w:val="00CB702A"/>
    <w:rsid w:val="00CB7D59"/>
    <w:rsid w:val="00CB7DA5"/>
    <w:rsid w:val="00CC01DE"/>
    <w:rsid w:val="00CC04B8"/>
    <w:rsid w:val="00CC0F59"/>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532"/>
    <w:rsid w:val="00CC75C6"/>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81C"/>
    <w:rsid w:val="00CF692C"/>
    <w:rsid w:val="00CF69D9"/>
    <w:rsid w:val="00CF7CBF"/>
    <w:rsid w:val="00CF7DD7"/>
    <w:rsid w:val="00D009A7"/>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B27"/>
    <w:rsid w:val="00D15C5C"/>
    <w:rsid w:val="00D16BB3"/>
    <w:rsid w:val="00D176E9"/>
    <w:rsid w:val="00D17CB6"/>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7D54"/>
    <w:rsid w:val="00D41922"/>
    <w:rsid w:val="00D41A63"/>
    <w:rsid w:val="00D41D3F"/>
    <w:rsid w:val="00D41FE7"/>
    <w:rsid w:val="00D4281A"/>
    <w:rsid w:val="00D44959"/>
    <w:rsid w:val="00D44D3F"/>
    <w:rsid w:val="00D44DF5"/>
    <w:rsid w:val="00D45108"/>
    <w:rsid w:val="00D461BB"/>
    <w:rsid w:val="00D461CD"/>
    <w:rsid w:val="00D46F0A"/>
    <w:rsid w:val="00D46FCC"/>
    <w:rsid w:val="00D472FD"/>
    <w:rsid w:val="00D47476"/>
    <w:rsid w:val="00D47AA5"/>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ED8"/>
    <w:rsid w:val="00D67548"/>
    <w:rsid w:val="00D6782A"/>
    <w:rsid w:val="00D67E90"/>
    <w:rsid w:val="00D702EE"/>
    <w:rsid w:val="00D70917"/>
    <w:rsid w:val="00D713FF"/>
    <w:rsid w:val="00D7157C"/>
    <w:rsid w:val="00D71AE0"/>
    <w:rsid w:val="00D71D22"/>
    <w:rsid w:val="00D71DDC"/>
    <w:rsid w:val="00D72A09"/>
    <w:rsid w:val="00D72A42"/>
    <w:rsid w:val="00D72A88"/>
    <w:rsid w:val="00D72CBB"/>
    <w:rsid w:val="00D72F84"/>
    <w:rsid w:val="00D72FAC"/>
    <w:rsid w:val="00D73018"/>
    <w:rsid w:val="00D73583"/>
    <w:rsid w:val="00D74A58"/>
    <w:rsid w:val="00D74B62"/>
    <w:rsid w:val="00D750B7"/>
    <w:rsid w:val="00D751DB"/>
    <w:rsid w:val="00D7520C"/>
    <w:rsid w:val="00D75376"/>
    <w:rsid w:val="00D75624"/>
    <w:rsid w:val="00D75FB2"/>
    <w:rsid w:val="00D7632B"/>
    <w:rsid w:val="00D767F9"/>
    <w:rsid w:val="00D76AC9"/>
    <w:rsid w:val="00D773E8"/>
    <w:rsid w:val="00D77849"/>
    <w:rsid w:val="00D77F26"/>
    <w:rsid w:val="00D8001F"/>
    <w:rsid w:val="00D807BD"/>
    <w:rsid w:val="00D8131C"/>
    <w:rsid w:val="00D813A3"/>
    <w:rsid w:val="00D819A9"/>
    <w:rsid w:val="00D8230F"/>
    <w:rsid w:val="00D8278B"/>
    <w:rsid w:val="00D83D14"/>
    <w:rsid w:val="00D841F3"/>
    <w:rsid w:val="00D84F5D"/>
    <w:rsid w:val="00D85402"/>
    <w:rsid w:val="00D8561C"/>
    <w:rsid w:val="00D85D5C"/>
    <w:rsid w:val="00D85E7F"/>
    <w:rsid w:val="00D867BA"/>
    <w:rsid w:val="00D87069"/>
    <w:rsid w:val="00D87AF0"/>
    <w:rsid w:val="00D87C7C"/>
    <w:rsid w:val="00D90C20"/>
    <w:rsid w:val="00D914A8"/>
    <w:rsid w:val="00D92289"/>
    <w:rsid w:val="00D9243A"/>
    <w:rsid w:val="00D931A9"/>
    <w:rsid w:val="00D932C7"/>
    <w:rsid w:val="00D9370A"/>
    <w:rsid w:val="00D9496A"/>
    <w:rsid w:val="00D94BAE"/>
    <w:rsid w:val="00D954FF"/>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AFD"/>
    <w:rsid w:val="00DB6F9E"/>
    <w:rsid w:val="00DB7162"/>
    <w:rsid w:val="00DB7188"/>
    <w:rsid w:val="00DB76D5"/>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18A8"/>
    <w:rsid w:val="00DE221F"/>
    <w:rsid w:val="00DE22A7"/>
    <w:rsid w:val="00DE2506"/>
    <w:rsid w:val="00DE2DD3"/>
    <w:rsid w:val="00DE2F8F"/>
    <w:rsid w:val="00DE353E"/>
    <w:rsid w:val="00DE3734"/>
    <w:rsid w:val="00DE375E"/>
    <w:rsid w:val="00DE39B6"/>
    <w:rsid w:val="00DE3F1E"/>
    <w:rsid w:val="00DE42BD"/>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B5"/>
    <w:rsid w:val="00E05CC9"/>
    <w:rsid w:val="00E05CDE"/>
    <w:rsid w:val="00E05EA2"/>
    <w:rsid w:val="00E07484"/>
    <w:rsid w:val="00E07C0A"/>
    <w:rsid w:val="00E101DC"/>
    <w:rsid w:val="00E10A63"/>
    <w:rsid w:val="00E115E4"/>
    <w:rsid w:val="00E11A21"/>
    <w:rsid w:val="00E11B44"/>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568"/>
    <w:rsid w:val="00E176A4"/>
    <w:rsid w:val="00E17A5D"/>
    <w:rsid w:val="00E17EAD"/>
    <w:rsid w:val="00E205F5"/>
    <w:rsid w:val="00E20CE0"/>
    <w:rsid w:val="00E223D3"/>
    <w:rsid w:val="00E22AC6"/>
    <w:rsid w:val="00E22CEC"/>
    <w:rsid w:val="00E22CF4"/>
    <w:rsid w:val="00E23C3E"/>
    <w:rsid w:val="00E23F12"/>
    <w:rsid w:val="00E241EE"/>
    <w:rsid w:val="00E2435D"/>
    <w:rsid w:val="00E24771"/>
    <w:rsid w:val="00E24916"/>
    <w:rsid w:val="00E24EF3"/>
    <w:rsid w:val="00E251E9"/>
    <w:rsid w:val="00E25A5D"/>
    <w:rsid w:val="00E26960"/>
    <w:rsid w:val="00E2720B"/>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567"/>
    <w:rsid w:val="00E44BCB"/>
    <w:rsid w:val="00E45B9B"/>
    <w:rsid w:val="00E46D16"/>
    <w:rsid w:val="00E479DA"/>
    <w:rsid w:val="00E50208"/>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3065"/>
    <w:rsid w:val="00E63468"/>
    <w:rsid w:val="00E63B3F"/>
    <w:rsid w:val="00E63E5B"/>
    <w:rsid w:val="00E63F39"/>
    <w:rsid w:val="00E64F5A"/>
    <w:rsid w:val="00E64F82"/>
    <w:rsid w:val="00E6632C"/>
    <w:rsid w:val="00E66457"/>
    <w:rsid w:val="00E66A97"/>
    <w:rsid w:val="00E66D3E"/>
    <w:rsid w:val="00E66DB7"/>
    <w:rsid w:val="00E6701D"/>
    <w:rsid w:val="00E67459"/>
    <w:rsid w:val="00E674B6"/>
    <w:rsid w:val="00E67AAF"/>
    <w:rsid w:val="00E67C87"/>
    <w:rsid w:val="00E70FA2"/>
    <w:rsid w:val="00E7125E"/>
    <w:rsid w:val="00E7135A"/>
    <w:rsid w:val="00E72157"/>
    <w:rsid w:val="00E73058"/>
    <w:rsid w:val="00E73464"/>
    <w:rsid w:val="00E7363F"/>
    <w:rsid w:val="00E73F3C"/>
    <w:rsid w:val="00E74147"/>
    <w:rsid w:val="00E74853"/>
    <w:rsid w:val="00E748B1"/>
    <w:rsid w:val="00E74B4D"/>
    <w:rsid w:val="00E74DAD"/>
    <w:rsid w:val="00E75051"/>
    <w:rsid w:val="00E7505E"/>
    <w:rsid w:val="00E75441"/>
    <w:rsid w:val="00E7577E"/>
    <w:rsid w:val="00E75838"/>
    <w:rsid w:val="00E75931"/>
    <w:rsid w:val="00E76397"/>
    <w:rsid w:val="00E773B4"/>
    <w:rsid w:val="00E7763F"/>
    <w:rsid w:val="00E777B5"/>
    <w:rsid w:val="00E7784A"/>
    <w:rsid w:val="00E779D7"/>
    <w:rsid w:val="00E77C51"/>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9A"/>
    <w:rsid w:val="00E8646D"/>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169"/>
    <w:rsid w:val="00E94342"/>
    <w:rsid w:val="00E95127"/>
    <w:rsid w:val="00E954B0"/>
    <w:rsid w:val="00E95543"/>
    <w:rsid w:val="00E958AA"/>
    <w:rsid w:val="00E96009"/>
    <w:rsid w:val="00E97F58"/>
    <w:rsid w:val="00EA0179"/>
    <w:rsid w:val="00EA0996"/>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3C7"/>
    <w:rsid w:val="00EA440E"/>
    <w:rsid w:val="00EA4D55"/>
    <w:rsid w:val="00EA5940"/>
    <w:rsid w:val="00EA5CF6"/>
    <w:rsid w:val="00EA5D19"/>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7E1"/>
    <w:rsid w:val="00EC0924"/>
    <w:rsid w:val="00EC0B47"/>
    <w:rsid w:val="00EC1410"/>
    <w:rsid w:val="00EC1EC5"/>
    <w:rsid w:val="00EC21BB"/>
    <w:rsid w:val="00EC2290"/>
    <w:rsid w:val="00EC28D1"/>
    <w:rsid w:val="00EC30BF"/>
    <w:rsid w:val="00EC363B"/>
    <w:rsid w:val="00EC3F40"/>
    <w:rsid w:val="00EC3FEB"/>
    <w:rsid w:val="00EC444E"/>
    <w:rsid w:val="00EC44FA"/>
    <w:rsid w:val="00EC4520"/>
    <w:rsid w:val="00EC5276"/>
    <w:rsid w:val="00EC643C"/>
    <w:rsid w:val="00EC68FF"/>
    <w:rsid w:val="00EC720F"/>
    <w:rsid w:val="00EC735F"/>
    <w:rsid w:val="00EC7748"/>
    <w:rsid w:val="00ED005A"/>
    <w:rsid w:val="00ED0A39"/>
    <w:rsid w:val="00ED0C0E"/>
    <w:rsid w:val="00ED0FB5"/>
    <w:rsid w:val="00ED1544"/>
    <w:rsid w:val="00ED1976"/>
    <w:rsid w:val="00ED1D8E"/>
    <w:rsid w:val="00ED1F91"/>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590"/>
    <w:rsid w:val="00ED7AC1"/>
    <w:rsid w:val="00EE08C0"/>
    <w:rsid w:val="00EE1914"/>
    <w:rsid w:val="00EE1A1F"/>
    <w:rsid w:val="00EE1B23"/>
    <w:rsid w:val="00EE28DD"/>
    <w:rsid w:val="00EE34EA"/>
    <w:rsid w:val="00EE3A7E"/>
    <w:rsid w:val="00EE3A90"/>
    <w:rsid w:val="00EE40F7"/>
    <w:rsid w:val="00EE4549"/>
    <w:rsid w:val="00EE49F2"/>
    <w:rsid w:val="00EE57BF"/>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4CFE"/>
    <w:rsid w:val="00EF52A7"/>
    <w:rsid w:val="00EF5644"/>
    <w:rsid w:val="00EF60F2"/>
    <w:rsid w:val="00EF6A78"/>
    <w:rsid w:val="00EF706A"/>
    <w:rsid w:val="00EF7073"/>
    <w:rsid w:val="00EF7378"/>
    <w:rsid w:val="00EF7A64"/>
    <w:rsid w:val="00EF7B09"/>
    <w:rsid w:val="00F00BAF"/>
    <w:rsid w:val="00F00D0B"/>
    <w:rsid w:val="00F0143D"/>
    <w:rsid w:val="00F018C3"/>
    <w:rsid w:val="00F01C2D"/>
    <w:rsid w:val="00F027FD"/>
    <w:rsid w:val="00F03B76"/>
    <w:rsid w:val="00F03CAF"/>
    <w:rsid w:val="00F040E7"/>
    <w:rsid w:val="00F043AD"/>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91A"/>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518"/>
    <w:rsid w:val="00F34B44"/>
    <w:rsid w:val="00F363F3"/>
    <w:rsid w:val="00F36769"/>
    <w:rsid w:val="00F36CB5"/>
    <w:rsid w:val="00F36E22"/>
    <w:rsid w:val="00F36EA7"/>
    <w:rsid w:val="00F37F3C"/>
    <w:rsid w:val="00F37F41"/>
    <w:rsid w:val="00F40EDF"/>
    <w:rsid w:val="00F40F33"/>
    <w:rsid w:val="00F421C3"/>
    <w:rsid w:val="00F4233E"/>
    <w:rsid w:val="00F42B1E"/>
    <w:rsid w:val="00F4325A"/>
    <w:rsid w:val="00F432EC"/>
    <w:rsid w:val="00F434E2"/>
    <w:rsid w:val="00F43CCB"/>
    <w:rsid w:val="00F44881"/>
    <w:rsid w:val="00F44C2D"/>
    <w:rsid w:val="00F44D57"/>
    <w:rsid w:val="00F44DC0"/>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2213"/>
    <w:rsid w:val="00F535A2"/>
    <w:rsid w:val="00F536AF"/>
    <w:rsid w:val="00F53BC0"/>
    <w:rsid w:val="00F558B9"/>
    <w:rsid w:val="00F5606F"/>
    <w:rsid w:val="00F56477"/>
    <w:rsid w:val="00F56E8B"/>
    <w:rsid w:val="00F57E2A"/>
    <w:rsid w:val="00F600D0"/>
    <w:rsid w:val="00F602ED"/>
    <w:rsid w:val="00F61171"/>
    <w:rsid w:val="00F61EC6"/>
    <w:rsid w:val="00F62110"/>
    <w:rsid w:val="00F62579"/>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86E"/>
    <w:rsid w:val="00F8292B"/>
    <w:rsid w:val="00F82A05"/>
    <w:rsid w:val="00F83893"/>
    <w:rsid w:val="00F8412E"/>
    <w:rsid w:val="00F843A4"/>
    <w:rsid w:val="00F844A5"/>
    <w:rsid w:val="00F845E5"/>
    <w:rsid w:val="00F84BD8"/>
    <w:rsid w:val="00F84C1B"/>
    <w:rsid w:val="00F84E0B"/>
    <w:rsid w:val="00F850A0"/>
    <w:rsid w:val="00F85B19"/>
    <w:rsid w:val="00F8649D"/>
    <w:rsid w:val="00F86516"/>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C6A"/>
    <w:rsid w:val="00FA366A"/>
    <w:rsid w:val="00FA3801"/>
    <w:rsid w:val="00FA3BAD"/>
    <w:rsid w:val="00FA47C8"/>
    <w:rsid w:val="00FA4E49"/>
    <w:rsid w:val="00FA4EBF"/>
    <w:rsid w:val="00FA4ED5"/>
    <w:rsid w:val="00FA50BB"/>
    <w:rsid w:val="00FA537E"/>
    <w:rsid w:val="00FA5653"/>
    <w:rsid w:val="00FA588B"/>
    <w:rsid w:val="00FA61F4"/>
    <w:rsid w:val="00FA632A"/>
    <w:rsid w:val="00FA69A4"/>
    <w:rsid w:val="00FA6F8E"/>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A41"/>
    <w:rsid w:val="00FB3BA0"/>
    <w:rsid w:val="00FB3F04"/>
    <w:rsid w:val="00FB53D2"/>
    <w:rsid w:val="00FB5B03"/>
    <w:rsid w:val="00FB5B07"/>
    <w:rsid w:val="00FB5BD9"/>
    <w:rsid w:val="00FB6088"/>
    <w:rsid w:val="00FB60CA"/>
    <w:rsid w:val="00FB6185"/>
    <w:rsid w:val="00FB66DC"/>
    <w:rsid w:val="00FB6A47"/>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E91"/>
    <w:rsid w:val="00FD1F88"/>
    <w:rsid w:val="00FD2727"/>
    <w:rsid w:val="00FD37F7"/>
    <w:rsid w:val="00FD3882"/>
    <w:rsid w:val="00FD418C"/>
    <w:rsid w:val="00FD52D2"/>
    <w:rsid w:val="00FD5731"/>
    <w:rsid w:val="00FD5853"/>
    <w:rsid w:val="00FD5C80"/>
    <w:rsid w:val="00FD5E51"/>
    <w:rsid w:val="00FD5EB6"/>
    <w:rsid w:val="00FD60D7"/>
    <w:rsid w:val="00FD6363"/>
    <w:rsid w:val="00FD63F9"/>
    <w:rsid w:val="00FD65C6"/>
    <w:rsid w:val="00FD69E7"/>
    <w:rsid w:val="00FD760B"/>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BA4"/>
    <w:rsid w:val="00FF023D"/>
    <w:rsid w:val="00FF041F"/>
    <w:rsid w:val="00FF0BCD"/>
    <w:rsid w:val="00FF0C84"/>
    <w:rsid w:val="00FF12D7"/>
    <w:rsid w:val="00FF134E"/>
    <w:rsid w:val="00FF15B6"/>
    <w:rsid w:val="00FF1884"/>
    <w:rsid w:val="00FF1F02"/>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uiPriority="99"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15C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paragraph" w:styleId="aff4">
    <w:name w:val="Title"/>
    <w:basedOn w:val="a1"/>
    <w:next w:val="a1"/>
    <w:link w:val="aff5"/>
    <w:uiPriority w:val="99"/>
    <w:qFormat/>
    <w:rsid w:val="00C82BAC"/>
    <w:pPr>
      <w:spacing w:before="240" w:after="60"/>
      <w:textAlignment w:val="auto"/>
      <w:outlineLvl w:val="0"/>
    </w:pPr>
    <w:rPr>
      <w:rFonts w:ascii="Courier New" w:eastAsia="Malgun Gothic" w:hAnsi="Courier New"/>
      <w:lang w:val="nb-NO"/>
    </w:rPr>
  </w:style>
  <w:style w:type="character" w:customStyle="1" w:styleId="aff5">
    <w:name w:val="標題 字元"/>
    <w:basedOn w:val="a2"/>
    <w:link w:val="aff4"/>
    <w:uiPriority w:val="99"/>
    <w:rsid w:val="00C82BAC"/>
    <w:rPr>
      <w:rFonts w:ascii="Courier New" w:eastAsia="Malgun Gothic"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6179918">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2</Pages>
  <Words>196</Words>
  <Characters>1118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1312</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明諭</cp:lastModifiedBy>
  <cp:revision>24</cp:revision>
  <cp:lastPrinted>2010-01-07T02:23:00Z</cp:lastPrinted>
  <dcterms:created xsi:type="dcterms:W3CDTF">2022-02-14T08:30:00Z</dcterms:created>
  <dcterms:modified xsi:type="dcterms:W3CDTF">2022-02-14T11:56:00Z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